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30369" w:rsidR="00263E54" w:rsidRDefault="00D108EC" w14:paraId="0CB3B7E2" w14:textId="77777777">
      <w:pPr>
        <w15:collapsed w:val="false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      REPUBLIKA HRVATSKA</w:t>
      </w:r>
    </w:p>
    <w:p w:rsidRPr="00130369" w:rsidR="00D108EC" w:rsidRDefault="00D108EC" w14:paraId="65A21B90" w14:textId="215D2DCE">
      <w:pPr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TRGOVAČKI SUD U VARAŽDINU</w:t>
      </w:r>
      <w:r w:rsidRPr="00130369" w:rsidR="00797698">
        <w:rPr>
          <w:rFonts w:ascii="Arial" w:hAnsi="Arial" w:cs="Arial"/>
          <w:sz w:val="23"/>
          <w:szCs w:val="23"/>
        </w:rPr>
        <w:tab/>
      </w:r>
      <w:r w:rsidRPr="00130369" w:rsidR="00797698">
        <w:rPr>
          <w:rFonts w:ascii="Arial" w:hAnsi="Arial" w:cs="Arial"/>
          <w:sz w:val="23"/>
          <w:szCs w:val="23"/>
        </w:rPr>
        <w:tab/>
      </w:r>
      <w:r w:rsidRPr="00130369" w:rsidR="00797698">
        <w:rPr>
          <w:rFonts w:ascii="Arial" w:hAnsi="Arial" w:cs="Arial"/>
          <w:sz w:val="23"/>
          <w:szCs w:val="23"/>
        </w:rPr>
        <w:tab/>
      </w:r>
      <w:r w:rsidR="00785545">
        <w:rPr>
          <w:rFonts w:ascii="Arial" w:hAnsi="Arial" w:cs="Arial"/>
          <w:sz w:val="23"/>
          <w:szCs w:val="23"/>
        </w:rPr>
        <w:t xml:space="preserve">              </w:t>
      </w:r>
      <w:r w:rsidRPr="00130369" w:rsidR="00064333">
        <w:rPr>
          <w:rFonts w:ascii="Arial" w:hAnsi="Arial" w:cs="Arial"/>
          <w:sz w:val="23"/>
          <w:szCs w:val="23"/>
        </w:rPr>
        <w:t>Poslovni broj: St-154/2025-</w:t>
      </w:r>
      <w:r w:rsidR="00785545">
        <w:rPr>
          <w:rFonts w:ascii="Arial" w:hAnsi="Arial" w:cs="Arial"/>
          <w:sz w:val="23"/>
          <w:szCs w:val="23"/>
        </w:rPr>
        <w:t>44</w:t>
      </w:r>
    </w:p>
    <w:p w:rsidR="00D108EC" w:rsidRDefault="00D108EC" w14:paraId="17084193" w14:textId="77777777">
      <w:pPr>
        <w:rPr>
          <w:rFonts w:ascii="Arial" w:hAnsi="Arial" w:cs="Arial"/>
          <w:sz w:val="23"/>
          <w:szCs w:val="23"/>
        </w:rPr>
      </w:pPr>
    </w:p>
    <w:p w:rsidR="007D2CB2" w:rsidRDefault="007D2CB2" w14:paraId="4A3D0300" w14:textId="77777777">
      <w:pPr>
        <w:rPr>
          <w:rFonts w:ascii="Arial" w:hAnsi="Arial" w:cs="Arial"/>
          <w:sz w:val="23"/>
          <w:szCs w:val="23"/>
        </w:rPr>
      </w:pPr>
    </w:p>
    <w:p w:rsidRPr="00130369" w:rsidR="007D2CB2" w:rsidRDefault="007D2CB2" w14:paraId="6A06AFF2" w14:textId="77777777">
      <w:pPr>
        <w:rPr>
          <w:rFonts w:ascii="Arial" w:hAnsi="Arial" w:cs="Arial"/>
          <w:sz w:val="23"/>
          <w:szCs w:val="23"/>
        </w:rPr>
      </w:pPr>
    </w:p>
    <w:p w:rsidR="00785545" w:rsidP="00D108EC" w:rsidRDefault="00785545" w14:paraId="03F3EB78" w14:textId="77777777">
      <w:pPr>
        <w:jc w:val="center"/>
        <w:rPr>
          <w:rFonts w:ascii="Arial" w:hAnsi="Arial" w:cs="Arial"/>
          <w:sz w:val="23"/>
          <w:szCs w:val="23"/>
        </w:rPr>
      </w:pPr>
    </w:p>
    <w:p w:rsidR="007D2CB2" w:rsidP="00D108EC" w:rsidRDefault="007D2CB2" w14:paraId="131D867F" w14:textId="77777777">
      <w:pPr>
        <w:jc w:val="center"/>
        <w:rPr>
          <w:rFonts w:ascii="Arial" w:hAnsi="Arial" w:cs="Arial"/>
          <w:sz w:val="23"/>
          <w:szCs w:val="23"/>
        </w:rPr>
      </w:pPr>
    </w:p>
    <w:p w:rsidR="00064A1A" w:rsidP="00D108EC" w:rsidRDefault="00D108EC" w14:paraId="36D86153" w14:textId="0EB2FF2C">
      <w:pPr>
        <w:jc w:val="center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Z A P I S N I K</w:t>
      </w:r>
    </w:p>
    <w:p w:rsidRPr="00130369" w:rsidR="00530696" w:rsidP="00D108EC" w:rsidRDefault="00530696" w14:paraId="092C0037" w14:textId="77777777">
      <w:pPr>
        <w:jc w:val="center"/>
        <w:rPr>
          <w:rFonts w:ascii="Arial" w:hAnsi="Arial" w:cs="Arial"/>
          <w:sz w:val="23"/>
          <w:szCs w:val="23"/>
        </w:rPr>
      </w:pPr>
    </w:p>
    <w:p w:rsidR="00064A1A" w:rsidP="00D108EC" w:rsidRDefault="0085747D" w14:paraId="261A8F4F" w14:textId="0756B33A">
      <w:pPr>
        <w:jc w:val="center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od </w:t>
      </w:r>
      <w:r w:rsidR="00785545">
        <w:rPr>
          <w:rFonts w:ascii="Arial" w:hAnsi="Arial" w:cs="Arial"/>
          <w:sz w:val="23"/>
          <w:szCs w:val="23"/>
        </w:rPr>
        <w:t>17. travnja</w:t>
      </w:r>
      <w:r w:rsidRPr="00130369" w:rsidR="00313FE4">
        <w:rPr>
          <w:rFonts w:ascii="Arial" w:hAnsi="Arial" w:cs="Arial"/>
          <w:sz w:val="23"/>
          <w:szCs w:val="23"/>
        </w:rPr>
        <w:t xml:space="preserve"> 2026</w:t>
      </w:r>
      <w:r w:rsidRPr="00130369" w:rsidR="0022324C">
        <w:rPr>
          <w:rFonts w:ascii="Arial" w:hAnsi="Arial" w:cs="Arial"/>
          <w:sz w:val="23"/>
          <w:szCs w:val="23"/>
        </w:rPr>
        <w:t>.</w:t>
      </w:r>
    </w:p>
    <w:p w:rsidRPr="00130369" w:rsidR="00530696" w:rsidP="00D108EC" w:rsidRDefault="00530696" w14:paraId="3E67B787" w14:textId="77777777">
      <w:pPr>
        <w:jc w:val="center"/>
        <w:rPr>
          <w:rFonts w:ascii="Arial" w:hAnsi="Arial" w:cs="Arial"/>
          <w:sz w:val="23"/>
          <w:szCs w:val="23"/>
        </w:rPr>
      </w:pPr>
    </w:p>
    <w:p w:rsidRPr="00130369" w:rsidR="00A665EF" w:rsidP="00A665EF" w:rsidRDefault="00D108EC" w14:paraId="63F8A197" w14:textId="77777777">
      <w:pPr>
        <w:jc w:val="center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sastavljen kod Trgovačkog suda u Varaždinu</w:t>
      </w:r>
    </w:p>
    <w:p w:rsidRPr="00130369" w:rsidR="002765EB" w:rsidP="00D108EC" w:rsidRDefault="00262944" w14:paraId="15D4F2A4" w14:textId="77777777">
      <w:pPr>
        <w:jc w:val="center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na </w:t>
      </w:r>
      <w:r w:rsidRPr="00130369" w:rsidR="002765EB">
        <w:rPr>
          <w:rFonts w:ascii="Arial" w:hAnsi="Arial" w:cs="Arial"/>
          <w:sz w:val="23"/>
          <w:szCs w:val="23"/>
        </w:rPr>
        <w:t xml:space="preserve"> skupštini vjerovnika</w:t>
      </w:r>
      <w:r w:rsidRPr="00130369" w:rsidR="00B50925">
        <w:rPr>
          <w:rFonts w:ascii="Arial" w:hAnsi="Arial" w:cs="Arial"/>
          <w:sz w:val="23"/>
          <w:szCs w:val="23"/>
        </w:rPr>
        <w:t xml:space="preserve"> </w:t>
      </w:r>
    </w:p>
    <w:p w:rsidRPr="00130369" w:rsidR="00262944" w:rsidP="00D108EC" w:rsidRDefault="00262944" w14:paraId="545BFA2B" w14:textId="6782892A">
      <w:pPr>
        <w:jc w:val="center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u stečajnom postupku</w:t>
      </w:r>
    </w:p>
    <w:p w:rsidR="00BC64DE" w:rsidP="005411A7" w:rsidRDefault="005411A7" w14:paraId="67991511" w14:textId="7EE0A8D3">
      <w:pPr>
        <w:jc w:val="center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  </w:t>
      </w:r>
      <w:r w:rsidRPr="00130369" w:rsidR="00064A1A">
        <w:rPr>
          <w:rFonts w:ascii="Arial" w:hAnsi="Arial" w:cs="Arial"/>
          <w:sz w:val="23"/>
          <w:szCs w:val="23"/>
        </w:rPr>
        <w:t xml:space="preserve">nad </w:t>
      </w:r>
      <w:r w:rsidRPr="00130369" w:rsidR="00B50925">
        <w:rPr>
          <w:rFonts w:ascii="Arial" w:hAnsi="Arial" w:cs="Arial"/>
          <w:sz w:val="23"/>
          <w:szCs w:val="23"/>
        </w:rPr>
        <w:t xml:space="preserve">stečajnim </w:t>
      </w:r>
      <w:r w:rsidRPr="00130369" w:rsidR="00064A1A">
        <w:rPr>
          <w:rFonts w:ascii="Arial" w:hAnsi="Arial" w:cs="Arial"/>
          <w:sz w:val="23"/>
          <w:szCs w:val="23"/>
        </w:rPr>
        <w:t>dužnikom</w:t>
      </w:r>
      <w:r w:rsidRPr="00130369" w:rsidR="002A60B3">
        <w:rPr>
          <w:rFonts w:ascii="Arial" w:hAnsi="Arial" w:cs="Arial"/>
          <w:sz w:val="23"/>
          <w:szCs w:val="23"/>
        </w:rPr>
        <w:t xml:space="preserve"> </w:t>
      </w:r>
    </w:p>
    <w:p w:rsidRPr="00130369" w:rsidR="007D2CB2" w:rsidP="005411A7" w:rsidRDefault="007D2CB2" w14:paraId="77215452" w14:textId="77777777">
      <w:pPr>
        <w:jc w:val="center"/>
        <w:rPr>
          <w:rFonts w:ascii="Arial" w:hAnsi="Arial" w:cs="Arial"/>
          <w:sz w:val="23"/>
          <w:szCs w:val="23"/>
        </w:rPr>
      </w:pPr>
    </w:p>
    <w:p w:rsidRPr="00130369" w:rsidR="008204E6" w:rsidP="005411A7" w:rsidRDefault="00064333" w14:paraId="76CA1805" w14:textId="77777777">
      <w:pPr>
        <w:jc w:val="center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MOD-DIZ OBUĆA d.o.o. Varaždin,</w:t>
      </w:r>
    </w:p>
    <w:p w:rsidRPr="00130369" w:rsidR="00064333" w:rsidP="005411A7" w:rsidRDefault="00064333" w14:paraId="420878C5" w14:textId="77777777">
      <w:pPr>
        <w:jc w:val="center"/>
        <w:rPr>
          <w:rFonts w:ascii="Arial" w:hAnsi="Arial" w:cs="Arial"/>
          <w:sz w:val="23"/>
          <w:szCs w:val="23"/>
        </w:rPr>
      </w:pPr>
      <w:proofErr w:type="spellStart"/>
      <w:r w:rsidRPr="00130369">
        <w:rPr>
          <w:rFonts w:ascii="Arial" w:hAnsi="Arial" w:cs="Arial"/>
          <w:sz w:val="23"/>
          <w:szCs w:val="23"/>
        </w:rPr>
        <w:t>Optujski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 odvojak 2, OIB: 86005455742</w:t>
      </w:r>
    </w:p>
    <w:p w:rsidRPr="00130369" w:rsidR="00064333" w:rsidP="005411A7" w:rsidRDefault="00064333" w14:paraId="5A0DE845" w14:textId="77777777">
      <w:pPr>
        <w:jc w:val="center"/>
        <w:rPr>
          <w:rFonts w:ascii="Arial" w:hAnsi="Arial" w:cs="Arial"/>
          <w:sz w:val="23"/>
          <w:szCs w:val="23"/>
        </w:rPr>
      </w:pPr>
    </w:p>
    <w:p w:rsidR="00785545" w:rsidRDefault="00785545" w14:paraId="2875857B" w14:textId="77777777">
      <w:pPr>
        <w:rPr>
          <w:rFonts w:ascii="Arial" w:hAnsi="Arial" w:cs="Arial"/>
          <w:sz w:val="23"/>
          <w:szCs w:val="23"/>
        </w:rPr>
      </w:pPr>
    </w:p>
    <w:p w:rsidR="007D2CB2" w:rsidRDefault="007D2CB2" w14:paraId="0233F45F" w14:textId="77777777">
      <w:pPr>
        <w:rPr>
          <w:rFonts w:ascii="Arial" w:hAnsi="Arial" w:cs="Arial"/>
          <w:sz w:val="23"/>
          <w:szCs w:val="23"/>
        </w:rPr>
      </w:pPr>
    </w:p>
    <w:p w:rsidR="007D2CB2" w:rsidRDefault="007D2CB2" w14:paraId="0A7EB737" w14:textId="77777777">
      <w:pPr>
        <w:rPr>
          <w:rFonts w:ascii="Arial" w:hAnsi="Arial" w:cs="Arial"/>
          <w:sz w:val="23"/>
          <w:szCs w:val="23"/>
        </w:rPr>
      </w:pPr>
    </w:p>
    <w:p w:rsidRPr="00130369" w:rsidR="00D108EC" w:rsidRDefault="00D108EC" w14:paraId="323D07AC" w14:textId="1DA39AC7">
      <w:pPr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Nazočni od strane suda:</w:t>
      </w:r>
    </w:p>
    <w:p w:rsidRPr="00130369" w:rsidR="00D108EC" w:rsidRDefault="00D108EC" w14:paraId="6A5C3237" w14:textId="77777777">
      <w:pPr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MARIJA LEVANIĆ-ŠKERBIĆ, stečajni sudac</w:t>
      </w:r>
    </w:p>
    <w:p w:rsidRPr="00130369" w:rsidR="00BC64DE" w:rsidRDefault="00BC64DE" w14:paraId="6DFF54EC" w14:textId="77777777">
      <w:pPr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ANDREJA LESJAK, zapisničar</w:t>
      </w:r>
    </w:p>
    <w:p w:rsidR="00D108EC" w:rsidRDefault="00D108EC" w14:paraId="34A8BEF4" w14:textId="3C83023C">
      <w:pPr>
        <w:rPr>
          <w:rFonts w:ascii="Arial" w:hAnsi="Arial" w:cs="Arial"/>
          <w:sz w:val="23"/>
          <w:szCs w:val="23"/>
        </w:rPr>
      </w:pPr>
    </w:p>
    <w:p w:rsidR="007D2CB2" w:rsidRDefault="007D2CB2" w14:paraId="5F1EACEF" w14:textId="77777777">
      <w:pPr>
        <w:rPr>
          <w:rFonts w:ascii="Arial" w:hAnsi="Arial" w:cs="Arial"/>
          <w:sz w:val="23"/>
          <w:szCs w:val="23"/>
        </w:rPr>
      </w:pPr>
    </w:p>
    <w:p w:rsidR="007D2CB2" w:rsidRDefault="007D2CB2" w14:paraId="16AEB3B7" w14:textId="77777777">
      <w:pPr>
        <w:rPr>
          <w:rFonts w:ascii="Arial" w:hAnsi="Arial" w:cs="Arial"/>
          <w:sz w:val="23"/>
          <w:szCs w:val="23"/>
        </w:rPr>
      </w:pPr>
    </w:p>
    <w:p w:rsidRPr="00130369" w:rsidR="00785545" w:rsidRDefault="00785545" w14:paraId="5CCCB98A" w14:textId="77777777">
      <w:pPr>
        <w:rPr>
          <w:rFonts w:ascii="Arial" w:hAnsi="Arial" w:cs="Arial"/>
          <w:sz w:val="23"/>
          <w:szCs w:val="23"/>
        </w:rPr>
      </w:pPr>
    </w:p>
    <w:p w:rsidRPr="00130369" w:rsidR="00DE0496" w:rsidP="00130369" w:rsidRDefault="00064A1A" w14:paraId="7CF459FF" w14:textId="72267DF3">
      <w:pPr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ab/>
        <w:t>Stečajni sudac otvara raspravu</w:t>
      </w:r>
      <w:r w:rsidRPr="00130369" w:rsidR="002765EB">
        <w:rPr>
          <w:rFonts w:ascii="Arial" w:hAnsi="Arial" w:cs="Arial"/>
          <w:sz w:val="23"/>
          <w:szCs w:val="23"/>
        </w:rPr>
        <w:t xml:space="preserve"> u 1</w:t>
      </w:r>
      <w:r w:rsidR="00785545">
        <w:rPr>
          <w:rFonts w:ascii="Arial" w:hAnsi="Arial" w:cs="Arial"/>
          <w:sz w:val="23"/>
          <w:szCs w:val="23"/>
        </w:rPr>
        <w:t>0</w:t>
      </w:r>
      <w:r w:rsidRPr="00130369" w:rsidR="002765EB">
        <w:rPr>
          <w:rFonts w:ascii="Arial" w:hAnsi="Arial" w:cs="Arial"/>
          <w:sz w:val="23"/>
          <w:szCs w:val="23"/>
        </w:rPr>
        <w:t>,</w:t>
      </w:r>
      <w:r w:rsidRPr="00130369" w:rsidR="00313FE4">
        <w:rPr>
          <w:rFonts w:ascii="Arial" w:hAnsi="Arial" w:cs="Arial"/>
          <w:sz w:val="23"/>
          <w:szCs w:val="23"/>
        </w:rPr>
        <w:t>0</w:t>
      </w:r>
      <w:r w:rsidRPr="00130369" w:rsidR="00064333">
        <w:rPr>
          <w:rFonts w:ascii="Arial" w:hAnsi="Arial" w:cs="Arial"/>
          <w:sz w:val="23"/>
          <w:szCs w:val="23"/>
        </w:rPr>
        <w:t>0</w:t>
      </w:r>
      <w:r w:rsidRPr="00130369" w:rsidR="00D108EC">
        <w:rPr>
          <w:rFonts w:ascii="Arial" w:hAnsi="Arial" w:cs="Arial"/>
          <w:sz w:val="23"/>
          <w:szCs w:val="23"/>
        </w:rPr>
        <w:t xml:space="preserve"> sati</w:t>
      </w:r>
      <w:r w:rsidRPr="00130369">
        <w:rPr>
          <w:rFonts w:ascii="Arial" w:hAnsi="Arial" w:cs="Arial"/>
          <w:sz w:val="23"/>
          <w:szCs w:val="23"/>
        </w:rPr>
        <w:t xml:space="preserve"> i utvrđuje da su od pozvanih osoba pristupili:</w:t>
      </w:r>
    </w:p>
    <w:p w:rsidRPr="00130369" w:rsidR="003A4BEA" w:rsidP="00DB7AA6" w:rsidRDefault="003A4BEA" w14:paraId="452D7BA8" w14:textId="77777777">
      <w:pPr>
        <w:ind w:left="705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-  </w:t>
      </w:r>
      <w:r w:rsidRPr="00130369" w:rsidR="00262944">
        <w:rPr>
          <w:rFonts w:ascii="Arial" w:hAnsi="Arial" w:cs="Arial"/>
          <w:sz w:val="23"/>
          <w:szCs w:val="23"/>
        </w:rPr>
        <w:t>steč</w:t>
      </w:r>
      <w:r w:rsidRPr="00130369" w:rsidR="00064333">
        <w:rPr>
          <w:rFonts w:ascii="Arial" w:hAnsi="Arial" w:cs="Arial"/>
          <w:sz w:val="23"/>
          <w:szCs w:val="23"/>
        </w:rPr>
        <w:t>ajni</w:t>
      </w:r>
      <w:r w:rsidRPr="00130369" w:rsidR="006F2B11">
        <w:rPr>
          <w:rFonts w:ascii="Arial" w:hAnsi="Arial" w:cs="Arial"/>
          <w:sz w:val="23"/>
          <w:szCs w:val="23"/>
        </w:rPr>
        <w:t xml:space="preserve"> upravitelj – </w:t>
      </w:r>
      <w:r w:rsidRPr="00130369" w:rsidR="00064333">
        <w:rPr>
          <w:rFonts w:ascii="Arial" w:hAnsi="Arial" w:cs="Arial"/>
          <w:sz w:val="23"/>
          <w:szCs w:val="23"/>
        </w:rPr>
        <w:t>Franjo Otročak</w:t>
      </w:r>
    </w:p>
    <w:p w:rsidRPr="00130369" w:rsidR="00DD3AFA" w:rsidP="00111C48" w:rsidRDefault="00262944" w14:paraId="1ED7403D" w14:textId="3D8E50E9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- </w:t>
      </w:r>
      <w:r w:rsidRPr="00130369" w:rsidR="006F2B11">
        <w:rPr>
          <w:rFonts w:ascii="Arial" w:hAnsi="Arial" w:cs="Arial"/>
          <w:sz w:val="23"/>
          <w:szCs w:val="23"/>
        </w:rPr>
        <w:t>za stečajnog</w:t>
      </w:r>
      <w:r w:rsidRPr="00130369">
        <w:rPr>
          <w:rFonts w:ascii="Arial" w:hAnsi="Arial" w:cs="Arial"/>
          <w:sz w:val="23"/>
          <w:szCs w:val="23"/>
        </w:rPr>
        <w:t xml:space="preserve"> vjerovnik</w:t>
      </w:r>
      <w:r w:rsidRPr="00130369" w:rsidR="006F2B11">
        <w:rPr>
          <w:rFonts w:ascii="Arial" w:hAnsi="Arial" w:cs="Arial"/>
          <w:sz w:val="23"/>
          <w:szCs w:val="23"/>
        </w:rPr>
        <w:t>a RH M</w:t>
      </w:r>
      <w:r w:rsidRPr="00130369" w:rsidR="008A25BB">
        <w:rPr>
          <w:rFonts w:ascii="Arial" w:hAnsi="Arial" w:cs="Arial"/>
          <w:sz w:val="23"/>
          <w:szCs w:val="23"/>
        </w:rPr>
        <w:t>i</w:t>
      </w:r>
      <w:r w:rsidR="009A48D3">
        <w:rPr>
          <w:rFonts w:ascii="Arial" w:hAnsi="Arial" w:cs="Arial"/>
          <w:sz w:val="23"/>
          <w:szCs w:val="23"/>
        </w:rPr>
        <w:t>nistarstvo financija- zastupnica</w:t>
      </w:r>
      <w:r w:rsidRPr="00130369" w:rsidR="002C68BC">
        <w:rPr>
          <w:rFonts w:ascii="Arial" w:hAnsi="Arial" w:cs="Arial"/>
          <w:sz w:val="23"/>
          <w:szCs w:val="23"/>
        </w:rPr>
        <w:t xml:space="preserve"> </w:t>
      </w:r>
      <w:r w:rsidRPr="00130369" w:rsidR="008A25BB">
        <w:rPr>
          <w:rFonts w:ascii="Arial" w:hAnsi="Arial" w:cs="Arial"/>
          <w:sz w:val="23"/>
          <w:szCs w:val="23"/>
        </w:rPr>
        <w:t>po zakonu</w:t>
      </w:r>
      <w:r w:rsidRPr="00130369" w:rsidR="002C68BC">
        <w:rPr>
          <w:rFonts w:ascii="Arial" w:hAnsi="Arial" w:cs="Arial"/>
          <w:sz w:val="23"/>
          <w:szCs w:val="23"/>
        </w:rPr>
        <w:t xml:space="preserve"> </w:t>
      </w:r>
      <w:r w:rsidR="009A48D3">
        <w:rPr>
          <w:rFonts w:ascii="Arial" w:hAnsi="Arial" w:cs="Arial"/>
          <w:sz w:val="23"/>
          <w:szCs w:val="23"/>
        </w:rPr>
        <w:t>Jelena Knežević</w:t>
      </w:r>
      <w:r w:rsidRPr="00130369" w:rsidR="006F2B11">
        <w:rPr>
          <w:rFonts w:ascii="Arial" w:hAnsi="Arial" w:cs="Arial"/>
          <w:sz w:val="23"/>
          <w:szCs w:val="23"/>
        </w:rPr>
        <w:t>, zamjeni</w:t>
      </w:r>
      <w:r w:rsidR="001D5D8B">
        <w:rPr>
          <w:rFonts w:ascii="Arial" w:hAnsi="Arial" w:cs="Arial"/>
          <w:sz w:val="23"/>
          <w:szCs w:val="23"/>
        </w:rPr>
        <w:t>ca</w:t>
      </w:r>
      <w:r w:rsidRPr="00130369" w:rsidR="006F2B11">
        <w:rPr>
          <w:rFonts w:ascii="Arial" w:hAnsi="Arial" w:cs="Arial"/>
          <w:sz w:val="23"/>
          <w:szCs w:val="23"/>
        </w:rPr>
        <w:t xml:space="preserve"> ŽDO Varaždin</w:t>
      </w:r>
    </w:p>
    <w:p w:rsidRPr="00130369" w:rsidR="004F3B4E" w:rsidP="00D33446" w:rsidRDefault="004F3B4E" w14:paraId="43D79B2C" w14:textId="6CFACFB1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- </w:t>
      </w:r>
      <w:r w:rsidRPr="00130369" w:rsidR="00490E88">
        <w:rPr>
          <w:rFonts w:ascii="Arial" w:hAnsi="Arial" w:cs="Arial"/>
          <w:sz w:val="23"/>
          <w:szCs w:val="23"/>
        </w:rPr>
        <w:t xml:space="preserve">stečajni vjerovnik </w:t>
      </w:r>
      <w:r w:rsidRPr="00130369" w:rsidR="002C68BC">
        <w:rPr>
          <w:rFonts w:ascii="Arial" w:hAnsi="Arial" w:cs="Arial"/>
          <w:sz w:val="23"/>
          <w:szCs w:val="23"/>
        </w:rPr>
        <w:t xml:space="preserve">Carmen </w:t>
      </w:r>
      <w:proofErr w:type="spellStart"/>
      <w:r w:rsidRPr="00130369" w:rsidR="002C68BC">
        <w:rPr>
          <w:rFonts w:ascii="Arial" w:hAnsi="Arial" w:cs="Arial"/>
          <w:sz w:val="23"/>
          <w:szCs w:val="23"/>
        </w:rPr>
        <w:t>Derner</w:t>
      </w:r>
      <w:proofErr w:type="spellEnd"/>
      <w:r w:rsidRPr="00130369" w:rsidR="002C68BC">
        <w:rPr>
          <w:rFonts w:ascii="Arial" w:hAnsi="Arial" w:cs="Arial"/>
          <w:sz w:val="23"/>
          <w:szCs w:val="23"/>
        </w:rPr>
        <w:t xml:space="preserve">, </w:t>
      </w:r>
      <w:r w:rsidRPr="00130369" w:rsidR="000B0805">
        <w:rPr>
          <w:rFonts w:ascii="Arial" w:hAnsi="Arial" w:cs="Arial"/>
          <w:sz w:val="23"/>
          <w:szCs w:val="23"/>
        </w:rPr>
        <w:t xml:space="preserve">bivša predsjednica uprave stečajnog dužnika, </w:t>
      </w:r>
      <w:r w:rsidRPr="00130369" w:rsidR="002C68BC">
        <w:rPr>
          <w:rFonts w:ascii="Arial" w:hAnsi="Arial" w:cs="Arial"/>
          <w:sz w:val="23"/>
          <w:szCs w:val="23"/>
        </w:rPr>
        <w:t>osobno</w:t>
      </w:r>
    </w:p>
    <w:p w:rsidRPr="00130369" w:rsidR="002C68BC" w:rsidP="00D33446" w:rsidRDefault="002C68BC" w14:paraId="633AAB27" w14:textId="582EB303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- stečajni vjerovnik Goran </w:t>
      </w:r>
      <w:proofErr w:type="spellStart"/>
      <w:r w:rsidRPr="00130369">
        <w:rPr>
          <w:rFonts w:ascii="Arial" w:hAnsi="Arial" w:cs="Arial"/>
          <w:sz w:val="23"/>
          <w:szCs w:val="23"/>
        </w:rPr>
        <w:t>Žnajder</w:t>
      </w:r>
      <w:proofErr w:type="spellEnd"/>
      <w:r w:rsidRPr="00130369">
        <w:rPr>
          <w:rFonts w:ascii="Arial" w:hAnsi="Arial" w:cs="Arial"/>
          <w:sz w:val="23"/>
          <w:szCs w:val="23"/>
        </w:rPr>
        <w:t>, osobno</w:t>
      </w:r>
    </w:p>
    <w:p w:rsidRPr="00130369" w:rsidR="002C68BC" w:rsidP="00D33446" w:rsidRDefault="002C68BC" w14:paraId="7C9890F0" w14:textId="0236862A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- za radnike- pun. Savo </w:t>
      </w:r>
      <w:proofErr w:type="spellStart"/>
      <w:r w:rsidRPr="00130369">
        <w:rPr>
          <w:rFonts w:ascii="Arial" w:hAnsi="Arial" w:cs="Arial"/>
          <w:sz w:val="23"/>
          <w:szCs w:val="23"/>
        </w:rPr>
        <w:t>Šmitran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, koordinator sindikata TOKG </w:t>
      </w:r>
      <w:r w:rsidRPr="00130369" w:rsidR="000B0805">
        <w:rPr>
          <w:rFonts w:ascii="Arial" w:hAnsi="Arial" w:cs="Arial"/>
          <w:sz w:val="23"/>
          <w:szCs w:val="23"/>
        </w:rPr>
        <w:t>H</w:t>
      </w:r>
      <w:r w:rsidRPr="00130369">
        <w:rPr>
          <w:rFonts w:ascii="Arial" w:hAnsi="Arial" w:cs="Arial"/>
          <w:sz w:val="23"/>
          <w:szCs w:val="23"/>
        </w:rPr>
        <w:t>rvatske, prema punomoći</w:t>
      </w:r>
    </w:p>
    <w:p w:rsidRPr="00130369" w:rsidR="00490E88" w:rsidP="00D33446" w:rsidRDefault="00490E88" w14:paraId="27EF200B" w14:textId="7176508B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- </w:t>
      </w:r>
      <w:r w:rsidRPr="00130369" w:rsidR="000B0805">
        <w:rPr>
          <w:rFonts w:ascii="Arial" w:hAnsi="Arial" w:cs="Arial"/>
          <w:sz w:val="23"/>
          <w:szCs w:val="23"/>
        </w:rPr>
        <w:t xml:space="preserve">stečajna vjerovnik </w:t>
      </w:r>
      <w:r w:rsidRPr="00130369">
        <w:rPr>
          <w:rFonts w:ascii="Arial" w:hAnsi="Arial" w:cs="Arial"/>
          <w:sz w:val="23"/>
          <w:szCs w:val="23"/>
        </w:rPr>
        <w:t xml:space="preserve">Snježana Lukačić, bivša predsjednica sindikata, </w:t>
      </w:r>
      <w:r w:rsidRPr="00130369" w:rsidR="000B0805">
        <w:rPr>
          <w:rFonts w:ascii="Arial" w:hAnsi="Arial" w:cs="Arial"/>
          <w:sz w:val="23"/>
          <w:szCs w:val="23"/>
        </w:rPr>
        <w:t>osobno</w:t>
      </w:r>
    </w:p>
    <w:p w:rsidRPr="00130369" w:rsidR="002C68BC" w:rsidP="00D33446" w:rsidRDefault="002C68BC" w14:paraId="72AD0598" w14:textId="4831DEC5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- </w:t>
      </w:r>
      <w:r w:rsidRPr="00130369" w:rsidR="00327DCE">
        <w:rPr>
          <w:rFonts w:ascii="Arial" w:hAnsi="Arial" w:cs="Arial"/>
          <w:sz w:val="23"/>
          <w:szCs w:val="23"/>
        </w:rPr>
        <w:t>pun.</w:t>
      </w:r>
      <w:r w:rsidRPr="00130369" w:rsidR="007A27EE">
        <w:rPr>
          <w:rFonts w:ascii="Arial" w:hAnsi="Arial" w:cs="Arial"/>
          <w:sz w:val="23"/>
          <w:szCs w:val="23"/>
        </w:rPr>
        <w:t xml:space="preserve"> </w:t>
      </w:r>
      <w:r w:rsidRPr="00130369" w:rsidR="00443377">
        <w:rPr>
          <w:rFonts w:ascii="Arial" w:hAnsi="Arial" w:cs="Arial"/>
          <w:sz w:val="23"/>
          <w:szCs w:val="23"/>
        </w:rPr>
        <w:t xml:space="preserve">Kristina </w:t>
      </w:r>
      <w:proofErr w:type="spellStart"/>
      <w:r w:rsidRPr="00130369" w:rsidR="00443377">
        <w:rPr>
          <w:rFonts w:ascii="Arial" w:hAnsi="Arial" w:cs="Arial"/>
          <w:sz w:val="23"/>
          <w:szCs w:val="23"/>
        </w:rPr>
        <w:t>Kokijer</w:t>
      </w:r>
      <w:proofErr w:type="spellEnd"/>
      <w:r w:rsidRPr="00130369" w:rsidR="00443377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130369" w:rsidR="00443377">
        <w:rPr>
          <w:rFonts w:ascii="Arial" w:hAnsi="Arial" w:cs="Arial"/>
          <w:sz w:val="23"/>
          <w:szCs w:val="23"/>
        </w:rPr>
        <w:t>Viličić</w:t>
      </w:r>
      <w:proofErr w:type="spellEnd"/>
      <w:r w:rsidRPr="00130369" w:rsidR="00443377">
        <w:rPr>
          <w:rFonts w:ascii="Arial" w:hAnsi="Arial" w:cs="Arial"/>
          <w:sz w:val="23"/>
          <w:szCs w:val="23"/>
        </w:rPr>
        <w:t xml:space="preserve">, odvjetnica u ZOU Marijan </w:t>
      </w:r>
      <w:proofErr w:type="spellStart"/>
      <w:r w:rsidRPr="00130369" w:rsidR="00443377">
        <w:rPr>
          <w:rFonts w:ascii="Arial" w:hAnsi="Arial" w:cs="Arial"/>
          <w:sz w:val="23"/>
          <w:szCs w:val="23"/>
        </w:rPr>
        <w:t>Fosin</w:t>
      </w:r>
      <w:proofErr w:type="spellEnd"/>
      <w:r w:rsidRPr="00130369" w:rsidR="00443377">
        <w:rPr>
          <w:rFonts w:ascii="Arial" w:hAnsi="Arial" w:cs="Arial"/>
          <w:sz w:val="23"/>
          <w:szCs w:val="23"/>
        </w:rPr>
        <w:t xml:space="preserve"> i Božica Petak </w:t>
      </w:r>
      <w:proofErr w:type="spellStart"/>
      <w:r w:rsidRPr="00130369" w:rsidR="00443377">
        <w:rPr>
          <w:rFonts w:ascii="Arial" w:hAnsi="Arial" w:cs="Arial"/>
          <w:sz w:val="23"/>
          <w:szCs w:val="23"/>
        </w:rPr>
        <w:t>Vujec</w:t>
      </w:r>
      <w:proofErr w:type="spellEnd"/>
      <w:r w:rsidRPr="00130369" w:rsidR="00327DCE">
        <w:rPr>
          <w:rFonts w:ascii="Arial" w:hAnsi="Arial" w:cs="Arial"/>
          <w:sz w:val="23"/>
          <w:szCs w:val="23"/>
        </w:rPr>
        <w:t xml:space="preserve"> - </w:t>
      </w:r>
      <w:r w:rsidRPr="00130369">
        <w:rPr>
          <w:rFonts w:ascii="Arial" w:hAnsi="Arial" w:cs="Arial"/>
          <w:sz w:val="23"/>
          <w:szCs w:val="23"/>
        </w:rPr>
        <w:t xml:space="preserve">za </w:t>
      </w:r>
      <w:proofErr w:type="spellStart"/>
      <w:r w:rsidRPr="00130369">
        <w:rPr>
          <w:rFonts w:ascii="Arial" w:hAnsi="Arial" w:cs="Arial"/>
          <w:sz w:val="23"/>
          <w:szCs w:val="23"/>
        </w:rPr>
        <w:t>Kosec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 Silviju, </w:t>
      </w:r>
      <w:proofErr w:type="spellStart"/>
      <w:r w:rsidRPr="00130369">
        <w:rPr>
          <w:rFonts w:ascii="Arial" w:hAnsi="Arial" w:cs="Arial"/>
          <w:sz w:val="23"/>
          <w:szCs w:val="23"/>
        </w:rPr>
        <w:t>Đurasek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 Dubravku, </w:t>
      </w:r>
      <w:proofErr w:type="spellStart"/>
      <w:r w:rsidRPr="00130369">
        <w:rPr>
          <w:rFonts w:ascii="Arial" w:hAnsi="Arial" w:cs="Arial"/>
          <w:sz w:val="23"/>
          <w:szCs w:val="23"/>
        </w:rPr>
        <w:t>Domislović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 Tomicu, Ribić Anicu, Škorić Dianu, Sekelj Snježanu, Mikac Željku, Mikac Anitu, </w:t>
      </w:r>
      <w:proofErr w:type="spellStart"/>
      <w:r w:rsidRPr="00130369">
        <w:rPr>
          <w:rFonts w:ascii="Arial" w:hAnsi="Arial" w:cs="Arial"/>
          <w:sz w:val="23"/>
          <w:szCs w:val="23"/>
        </w:rPr>
        <w:t>Stolnik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 Danicu, </w:t>
      </w:r>
      <w:proofErr w:type="spellStart"/>
      <w:r w:rsidRPr="00130369">
        <w:rPr>
          <w:rFonts w:ascii="Arial" w:hAnsi="Arial" w:cs="Arial"/>
          <w:sz w:val="23"/>
          <w:szCs w:val="23"/>
        </w:rPr>
        <w:t>Vizjak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 Mateju, Žigmund Jasna, </w:t>
      </w:r>
      <w:proofErr w:type="spellStart"/>
      <w:r w:rsidRPr="00130369" w:rsidR="00130369">
        <w:rPr>
          <w:rFonts w:ascii="Arial" w:hAnsi="Arial" w:cs="Arial"/>
          <w:sz w:val="23"/>
          <w:szCs w:val="23"/>
        </w:rPr>
        <w:t>P</w:t>
      </w:r>
      <w:r w:rsidRPr="00130369">
        <w:rPr>
          <w:rFonts w:ascii="Arial" w:hAnsi="Arial" w:cs="Arial"/>
          <w:sz w:val="23"/>
          <w:szCs w:val="23"/>
        </w:rPr>
        <w:t>uček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 Vlatku, </w:t>
      </w:r>
      <w:proofErr w:type="spellStart"/>
      <w:r w:rsidRPr="00130369">
        <w:rPr>
          <w:rFonts w:ascii="Arial" w:hAnsi="Arial" w:cs="Arial"/>
          <w:sz w:val="23"/>
          <w:szCs w:val="23"/>
        </w:rPr>
        <w:t>Klun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 Snježana, Horvatić Vericu, Leskovar Bojanu, Mihalić (ranije </w:t>
      </w:r>
      <w:proofErr w:type="spellStart"/>
      <w:r w:rsidRPr="00130369">
        <w:rPr>
          <w:rFonts w:ascii="Arial" w:hAnsi="Arial" w:cs="Arial"/>
          <w:sz w:val="23"/>
          <w:szCs w:val="23"/>
        </w:rPr>
        <w:t>Bobek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) Gordanu, Grabar Antoniju, </w:t>
      </w:r>
      <w:proofErr w:type="spellStart"/>
      <w:r w:rsidRPr="00130369">
        <w:rPr>
          <w:rFonts w:ascii="Arial" w:hAnsi="Arial" w:cs="Arial"/>
          <w:sz w:val="23"/>
          <w:szCs w:val="23"/>
        </w:rPr>
        <w:t>Šmic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 </w:t>
      </w:r>
      <w:proofErr w:type="spellStart"/>
      <w:r w:rsidRPr="00130369">
        <w:rPr>
          <w:rFonts w:ascii="Arial" w:hAnsi="Arial" w:cs="Arial"/>
          <w:sz w:val="23"/>
          <w:szCs w:val="23"/>
        </w:rPr>
        <w:t>Karmenku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, Konjić Melitu i </w:t>
      </w:r>
      <w:proofErr w:type="spellStart"/>
      <w:r w:rsidRPr="00130369">
        <w:rPr>
          <w:rFonts w:ascii="Arial" w:hAnsi="Arial" w:cs="Arial"/>
          <w:sz w:val="23"/>
          <w:szCs w:val="23"/>
        </w:rPr>
        <w:t>Korade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 Snježanu</w:t>
      </w:r>
      <w:r w:rsidRPr="00130369" w:rsidR="00327DCE">
        <w:rPr>
          <w:rFonts w:ascii="Arial" w:hAnsi="Arial" w:cs="Arial"/>
          <w:sz w:val="23"/>
          <w:szCs w:val="23"/>
        </w:rPr>
        <w:t>, prema punomoćima u spisu</w:t>
      </w:r>
    </w:p>
    <w:p w:rsidRPr="00130369" w:rsidR="007A27EE" w:rsidP="00D33446" w:rsidRDefault="007A27EE" w14:paraId="6F12B3CA" w14:textId="7950A1A9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- stečajni vjerovnik- Grabar Antonija, osobno</w:t>
      </w:r>
    </w:p>
    <w:p w:rsidRPr="00130369" w:rsidR="007A27EE" w:rsidP="00D33446" w:rsidRDefault="007A27EE" w14:paraId="3BD84984" w14:textId="5A6B9183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- stečajni vjerovnik – Marija Horvatić, osobno</w:t>
      </w:r>
    </w:p>
    <w:p w:rsidRPr="00130369" w:rsidR="007A27EE" w:rsidP="00D33446" w:rsidRDefault="007A27EE" w14:paraId="6BBA2AAD" w14:textId="69D80948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- stečajni vjerovnik -Ružica Papec, osobno</w:t>
      </w:r>
    </w:p>
    <w:p w:rsidRPr="00130369" w:rsidR="007A27EE" w:rsidP="00D33446" w:rsidRDefault="007A27EE" w14:paraId="31ED4419" w14:textId="417D9B17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- stečajni vjerovnik - </w:t>
      </w:r>
      <w:proofErr w:type="spellStart"/>
      <w:r w:rsidRPr="00130369">
        <w:rPr>
          <w:rFonts w:ascii="Arial" w:hAnsi="Arial" w:cs="Arial"/>
          <w:sz w:val="23"/>
          <w:szCs w:val="23"/>
        </w:rPr>
        <w:t>Arnautović</w:t>
      </w:r>
      <w:proofErr w:type="spellEnd"/>
      <w:r w:rsidRPr="00130369">
        <w:rPr>
          <w:rFonts w:ascii="Arial" w:hAnsi="Arial" w:cs="Arial"/>
          <w:sz w:val="23"/>
          <w:szCs w:val="23"/>
        </w:rPr>
        <w:t xml:space="preserve"> Ksenija- osobno</w:t>
      </w:r>
    </w:p>
    <w:p w:rsidRPr="00130369" w:rsidR="0008183A" w:rsidP="00D33446" w:rsidRDefault="0008183A" w14:paraId="533730CA" w14:textId="5919B982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>- stečajni vjerovnik Nevenka Horvat, osobno</w:t>
      </w:r>
    </w:p>
    <w:p w:rsidRPr="00130369" w:rsidR="0008183A" w:rsidP="00D33446" w:rsidRDefault="0008183A" w14:paraId="4AEE9D79" w14:textId="1F3D255C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- stečajni vjerovnik Marija </w:t>
      </w:r>
      <w:proofErr w:type="spellStart"/>
      <w:r w:rsidRPr="00130369">
        <w:rPr>
          <w:rFonts w:ascii="Arial" w:hAnsi="Arial" w:cs="Arial"/>
          <w:sz w:val="23"/>
          <w:szCs w:val="23"/>
        </w:rPr>
        <w:t>Grđan</w:t>
      </w:r>
      <w:proofErr w:type="spellEnd"/>
      <w:r w:rsidRPr="00130369">
        <w:rPr>
          <w:rFonts w:ascii="Arial" w:hAnsi="Arial" w:cs="Arial"/>
          <w:sz w:val="23"/>
          <w:szCs w:val="23"/>
        </w:rPr>
        <w:t>, osobno</w:t>
      </w:r>
    </w:p>
    <w:p w:rsidRPr="00130369" w:rsidR="0008183A" w:rsidP="00D33446" w:rsidRDefault="0008183A" w14:paraId="07CF0C52" w14:textId="12BF4634">
      <w:pPr>
        <w:ind w:left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lastRenderedPageBreak/>
        <w:t xml:space="preserve">- stečajni vjerovnik Gordana </w:t>
      </w:r>
      <w:proofErr w:type="spellStart"/>
      <w:r w:rsidRPr="00130369">
        <w:rPr>
          <w:rFonts w:ascii="Arial" w:hAnsi="Arial" w:cs="Arial"/>
          <w:sz w:val="23"/>
          <w:szCs w:val="23"/>
        </w:rPr>
        <w:t>Buden</w:t>
      </w:r>
      <w:proofErr w:type="spellEnd"/>
      <w:r w:rsidRPr="00130369">
        <w:rPr>
          <w:rFonts w:ascii="Arial" w:hAnsi="Arial" w:cs="Arial"/>
          <w:sz w:val="23"/>
          <w:szCs w:val="23"/>
        </w:rPr>
        <w:t>, osobno</w:t>
      </w:r>
    </w:p>
    <w:p w:rsidR="0008183A" w:rsidP="00D33446" w:rsidRDefault="001D5D8B" w14:paraId="4EF4F761" w14:textId="00233BFD">
      <w:pPr>
        <w:ind w:left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- stečajni vjerovnik Sanda Požgaj, osobno</w:t>
      </w:r>
    </w:p>
    <w:p w:rsidR="001D5D8B" w:rsidP="00D33446" w:rsidRDefault="001D5D8B" w14:paraId="62C11620" w14:textId="1E208F57">
      <w:pPr>
        <w:ind w:left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- stečajni vjerovnik Vesna Vrabec, osobno</w:t>
      </w:r>
    </w:p>
    <w:p w:rsidR="001D5D8B" w:rsidP="00D33446" w:rsidRDefault="001D5D8B" w14:paraId="6227CAE7" w14:textId="350A3DED">
      <w:pPr>
        <w:ind w:left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- stečajni vjerovnik Božica Banfić, osobno</w:t>
      </w:r>
    </w:p>
    <w:p w:rsidR="001D5D8B" w:rsidP="00D33446" w:rsidRDefault="001D5D8B" w14:paraId="64F67B05" w14:textId="1830B118">
      <w:pPr>
        <w:ind w:left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- stečajni vjerovnik Davorka </w:t>
      </w:r>
      <w:proofErr w:type="spellStart"/>
      <w:r>
        <w:rPr>
          <w:rFonts w:ascii="Arial" w:hAnsi="Arial" w:cs="Arial"/>
          <w:sz w:val="23"/>
          <w:szCs w:val="23"/>
        </w:rPr>
        <w:t>Hudoletnjak</w:t>
      </w:r>
      <w:proofErr w:type="spellEnd"/>
      <w:r>
        <w:rPr>
          <w:rFonts w:ascii="Arial" w:hAnsi="Arial" w:cs="Arial"/>
          <w:sz w:val="23"/>
          <w:szCs w:val="23"/>
        </w:rPr>
        <w:t>, osobno</w:t>
      </w:r>
    </w:p>
    <w:p w:rsidR="001D5D8B" w:rsidP="00D33446" w:rsidRDefault="001D5D8B" w14:paraId="18518149" w14:textId="416553A2">
      <w:pPr>
        <w:ind w:left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- stečajni vjerovnik Lidija </w:t>
      </w:r>
      <w:proofErr w:type="spellStart"/>
      <w:r>
        <w:rPr>
          <w:rFonts w:ascii="Arial" w:hAnsi="Arial" w:cs="Arial"/>
          <w:sz w:val="23"/>
          <w:szCs w:val="23"/>
        </w:rPr>
        <w:t>Dominić</w:t>
      </w:r>
      <w:proofErr w:type="spellEnd"/>
      <w:r>
        <w:rPr>
          <w:rFonts w:ascii="Arial" w:hAnsi="Arial" w:cs="Arial"/>
          <w:sz w:val="23"/>
          <w:szCs w:val="23"/>
        </w:rPr>
        <w:t>, osobno</w:t>
      </w:r>
    </w:p>
    <w:p w:rsidR="00FA344C" w:rsidP="00D33446" w:rsidRDefault="00FA344C" w14:paraId="67463AF3" w14:textId="131459D8">
      <w:pPr>
        <w:ind w:left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- stečajni vjerovnik Vladimir </w:t>
      </w:r>
      <w:proofErr w:type="spellStart"/>
      <w:r>
        <w:rPr>
          <w:rFonts w:ascii="Arial" w:hAnsi="Arial" w:cs="Arial"/>
          <w:sz w:val="23"/>
          <w:szCs w:val="23"/>
        </w:rPr>
        <w:t>Cvrtnjak</w:t>
      </w:r>
      <w:proofErr w:type="spellEnd"/>
      <w:r>
        <w:rPr>
          <w:rFonts w:ascii="Arial" w:hAnsi="Arial" w:cs="Arial"/>
          <w:sz w:val="23"/>
          <w:szCs w:val="23"/>
        </w:rPr>
        <w:t>, osobno</w:t>
      </w:r>
    </w:p>
    <w:p w:rsidR="00FA344C" w:rsidP="00D33446" w:rsidRDefault="00FA344C" w14:paraId="0EC77509" w14:textId="5AFB6BAA">
      <w:pPr>
        <w:ind w:left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- stečajni vjerovnik Senka Mihalinec, osobno</w:t>
      </w:r>
    </w:p>
    <w:p w:rsidR="00FA344C" w:rsidP="00D33446" w:rsidRDefault="00FA344C" w14:paraId="7A5E343E" w14:textId="5EE73CE8">
      <w:pPr>
        <w:ind w:left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- stečajni vjerovnik Natalija </w:t>
      </w:r>
      <w:proofErr w:type="spellStart"/>
      <w:r>
        <w:rPr>
          <w:rFonts w:ascii="Arial" w:hAnsi="Arial" w:cs="Arial"/>
          <w:sz w:val="23"/>
          <w:szCs w:val="23"/>
        </w:rPr>
        <w:t>Plantak</w:t>
      </w:r>
      <w:proofErr w:type="spellEnd"/>
      <w:r>
        <w:rPr>
          <w:rFonts w:ascii="Arial" w:hAnsi="Arial" w:cs="Arial"/>
          <w:sz w:val="23"/>
          <w:szCs w:val="23"/>
        </w:rPr>
        <w:t>, osobno</w:t>
      </w:r>
    </w:p>
    <w:p w:rsidR="00FA344C" w:rsidP="00FA344C" w:rsidRDefault="00FA344C" w14:paraId="681874C2" w14:textId="0C00ACA7">
      <w:pPr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ab/>
        <w:t>- stečajni vjerovnik Gordana Horvat, osobno</w:t>
      </w:r>
    </w:p>
    <w:p w:rsidR="00FA344C" w:rsidP="00FA344C" w:rsidRDefault="00FA344C" w14:paraId="10EC2776" w14:textId="6DB7149F">
      <w:pPr>
        <w:ind w:firstLine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- stečajni vjerovni Natalija Petric, osobno</w:t>
      </w:r>
    </w:p>
    <w:p w:rsidR="00FA344C" w:rsidP="00FA344C" w:rsidRDefault="00FA344C" w14:paraId="239F0310" w14:textId="45A4E84C">
      <w:pPr>
        <w:ind w:firstLine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- stečajni vjerovnik Valentina </w:t>
      </w:r>
      <w:proofErr w:type="spellStart"/>
      <w:r>
        <w:rPr>
          <w:rFonts w:ascii="Arial" w:hAnsi="Arial" w:cs="Arial"/>
          <w:sz w:val="23"/>
          <w:szCs w:val="23"/>
        </w:rPr>
        <w:t>Križmarić</w:t>
      </w:r>
      <w:proofErr w:type="spellEnd"/>
      <w:r>
        <w:rPr>
          <w:rFonts w:ascii="Arial" w:hAnsi="Arial" w:cs="Arial"/>
          <w:sz w:val="23"/>
          <w:szCs w:val="23"/>
        </w:rPr>
        <w:t>, osobno</w:t>
      </w:r>
    </w:p>
    <w:p w:rsidR="00FA344C" w:rsidP="00FA344C" w:rsidRDefault="00FA344C" w14:paraId="62707410" w14:textId="59CE068C">
      <w:pPr>
        <w:ind w:firstLine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 xml:space="preserve">- stečajni vjerovnik Mirjana </w:t>
      </w:r>
      <w:proofErr w:type="spellStart"/>
      <w:r>
        <w:rPr>
          <w:rFonts w:ascii="Arial" w:hAnsi="Arial" w:cs="Arial"/>
          <w:sz w:val="23"/>
          <w:szCs w:val="23"/>
        </w:rPr>
        <w:t>Đurasek</w:t>
      </w:r>
      <w:proofErr w:type="spellEnd"/>
      <w:r>
        <w:rPr>
          <w:rFonts w:ascii="Arial" w:hAnsi="Arial" w:cs="Arial"/>
          <w:sz w:val="23"/>
          <w:szCs w:val="23"/>
        </w:rPr>
        <w:t>, osobno</w:t>
      </w:r>
    </w:p>
    <w:p w:rsidR="00FA344C" w:rsidP="00FA344C" w:rsidRDefault="00FA344C" w14:paraId="4FDDFCDA" w14:textId="2C61E4CA">
      <w:pPr>
        <w:ind w:firstLine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- stečajni vjerovnik Ksenija Levanić, osobno</w:t>
      </w:r>
    </w:p>
    <w:p w:rsidR="001D5D8B" w:rsidP="00B87386" w:rsidRDefault="001D5D8B" w14:paraId="3FE60E11" w14:textId="77777777">
      <w:pPr>
        <w:jc w:val="both"/>
        <w:rPr>
          <w:rFonts w:ascii="Arial" w:hAnsi="Arial" w:cs="Arial"/>
          <w:sz w:val="23"/>
          <w:szCs w:val="23"/>
        </w:rPr>
      </w:pPr>
    </w:p>
    <w:p w:rsidR="001D5D8B" w:rsidP="00D33446" w:rsidRDefault="001D5D8B" w14:paraId="2BC44300" w14:textId="0E8F70CC">
      <w:pPr>
        <w:ind w:left="705"/>
        <w:jc w:val="both"/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sz w:val="23"/>
          <w:szCs w:val="23"/>
        </w:rPr>
        <w:t>- za</w:t>
      </w:r>
      <w:r w:rsidR="009C0F89">
        <w:rPr>
          <w:rFonts w:ascii="Arial" w:hAnsi="Arial" w:cs="Arial"/>
          <w:sz w:val="23"/>
          <w:szCs w:val="23"/>
        </w:rPr>
        <w:t xml:space="preserve"> </w:t>
      </w:r>
      <w:r w:rsidR="00B87386">
        <w:rPr>
          <w:rFonts w:ascii="Arial" w:hAnsi="Arial" w:cs="Arial"/>
          <w:sz w:val="23"/>
          <w:szCs w:val="23"/>
        </w:rPr>
        <w:t xml:space="preserve">EKOS </w:t>
      </w:r>
      <w:r w:rsidRPr="001D5D8B" w:rsidR="00B87386">
        <w:rPr>
          <w:rFonts w:ascii="Arial" w:hAnsi="Arial" w:cs="Arial"/>
          <w:sz w:val="23"/>
          <w:szCs w:val="23"/>
        </w:rPr>
        <w:t>CAKES d.o.o</w:t>
      </w:r>
      <w:r w:rsidR="00B87386">
        <w:rPr>
          <w:rFonts w:ascii="Arial" w:hAnsi="Arial" w:cs="Arial"/>
          <w:sz w:val="23"/>
          <w:szCs w:val="23"/>
        </w:rPr>
        <w:t xml:space="preserve">.(podnositelj pisma namjere) </w:t>
      </w:r>
      <w:r>
        <w:rPr>
          <w:rFonts w:ascii="Arial" w:hAnsi="Arial" w:cs="Arial"/>
          <w:sz w:val="23"/>
          <w:szCs w:val="23"/>
        </w:rPr>
        <w:t xml:space="preserve">– Natalija </w:t>
      </w:r>
      <w:proofErr w:type="spellStart"/>
      <w:r>
        <w:rPr>
          <w:rFonts w:ascii="Arial" w:hAnsi="Arial" w:cs="Arial"/>
          <w:sz w:val="23"/>
          <w:szCs w:val="23"/>
        </w:rPr>
        <w:t>Šoša</w:t>
      </w:r>
      <w:proofErr w:type="spellEnd"/>
      <w:r>
        <w:rPr>
          <w:rFonts w:ascii="Arial" w:hAnsi="Arial" w:cs="Arial"/>
          <w:sz w:val="23"/>
          <w:szCs w:val="23"/>
        </w:rPr>
        <w:t>, direktorica</w:t>
      </w:r>
    </w:p>
    <w:p w:rsidRPr="00130369" w:rsidR="00241C44" w:rsidP="00D33446" w:rsidRDefault="00241C44" w14:paraId="37E157A4" w14:textId="77777777">
      <w:pPr>
        <w:ind w:left="705"/>
        <w:jc w:val="both"/>
        <w:rPr>
          <w:rFonts w:ascii="Arial" w:hAnsi="Arial" w:cs="Arial"/>
          <w:sz w:val="23"/>
          <w:szCs w:val="23"/>
        </w:rPr>
      </w:pPr>
    </w:p>
    <w:p w:rsidR="008A25BB" w:rsidP="00DB7AA6" w:rsidRDefault="008A25BB" w14:paraId="67C35277" w14:textId="77777777">
      <w:pPr>
        <w:ind w:left="705"/>
        <w:rPr>
          <w:rFonts w:ascii="Arial" w:hAnsi="Arial" w:cs="Arial"/>
          <w:sz w:val="23"/>
          <w:szCs w:val="23"/>
        </w:rPr>
      </w:pPr>
    </w:p>
    <w:p w:rsidRPr="00130369" w:rsidR="00530696" w:rsidP="00DB7AA6" w:rsidRDefault="00530696" w14:paraId="79A9234A" w14:textId="77777777">
      <w:pPr>
        <w:ind w:left="705"/>
        <w:rPr>
          <w:rFonts w:ascii="Arial" w:hAnsi="Arial" w:cs="Arial"/>
          <w:sz w:val="23"/>
          <w:szCs w:val="23"/>
        </w:rPr>
      </w:pPr>
    </w:p>
    <w:p w:rsidRPr="00130369" w:rsidR="002765EB" w:rsidP="00130369" w:rsidRDefault="00262944" w14:paraId="699A1593" w14:textId="7E601978">
      <w:pPr>
        <w:ind w:firstLine="705"/>
        <w:jc w:val="both"/>
        <w:rPr>
          <w:rFonts w:ascii="Arial" w:hAnsi="Arial" w:cs="Arial"/>
          <w:sz w:val="23"/>
          <w:szCs w:val="23"/>
        </w:rPr>
      </w:pPr>
      <w:r w:rsidRPr="00130369">
        <w:rPr>
          <w:rFonts w:ascii="Arial" w:hAnsi="Arial" w:cs="Arial"/>
          <w:sz w:val="23"/>
          <w:szCs w:val="23"/>
        </w:rPr>
        <w:t xml:space="preserve">Konstatira se da je </w:t>
      </w:r>
      <w:r w:rsidRPr="00130369" w:rsidR="001447B8">
        <w:rPr>
          <w:rFonts w:ascii="Arial" w:hAnsi="Arial" w:cs="Arial"/>
          <w:sz w:val="23"/>
          <w:szCs w:val="23"/>
        </w:rPr>
        <w:t xml:space="preserve">skupština vjerovnika </w:t>
      </w:r>
      <w:r w:rsidRPr="00130369">
        <w:rPr>
          <w:rFonts w:ascii="Arial" w:hAnsi="Arial" w:cs="Arial"/>
          <w:sz w:val="23"/>
          <w:szCs w:val="23"/>
        </w:rPr>
        <w:t>zakazan</w:t>
      </w:r>
      <w:r w:rsidRPr="00130369" w:rsidR="001447B8">
        <w:rPr>
          <w:rFonts w:ascii="Arial" w:hAnsi="Arial" w:cs="Arial"/>
          <w:sz w:val="23"/>
          <w:szCs w:val="23"/>
        </w:rPr>
        <w:t>a</w:t>
      </w:r>
      <w:r w:rsidRPr="00130369">
        <w:rPr>
          <w:rFonts w:ascii="Arial" w:hAnsi="Arial" w:cs="Arial"/>
          <w:sz w:val="23"/>
          <w:szCs w:val="23"/>
        </w:rPr>
        <w:t xml:space="preserve"> rješenjem ovoga suda od </w:t>
      </w:r>
      <w:r w:rsidR="00785545">
        <w:rPr>
          <w:rFonts w:ascii="Arial" w:hAnsi="Arial" w:cs="Arial"/>
          <w:sz w:val="23"/>
          <w:szCs w:val="23"/>
        </w:rPr>
        <w:t xml:space="preserve">27. ožujka </w:t>
      </w:r>
      <w:r w:rsidRPr="00130369" w:rsidR="00313FE4">
        <w:rPr>
          <w:rFonts w:ascii="Arial" w:hAnsi="Arial" w:cs="Arial"/>
          <w:sz w:val="23"/>
          <w:szCs w:val="23"/>
        </w:rPr>
        <w:t>2026</w:t>
      </w:r>
      <w:r w:rsidRPr="00130369" w:rsidR="00E546BD">
        <w:rPr>
          <w:rFonts w:ascii="Arial" w:hAnsi="Arial" w:cs="Arial"/>
          <w:sz w:val="23"/>
          <w:szCs w:val="23"/>
        </w:rPr>
        <w:t>., a koje je objavljeno na e-Oglasnoj</w:t>
      </w:r>
      <w:r w:rsidRPr="00130369" w:rsidR="002765EB">
        <w:rPr>
          <w:rFonts w:ascii="Arial" w:hAnsi="Arial" w:cs="Arial"/>
          <w:sz w:val="23"/>
          <w:szCs w:val="23"/>
        </w:rPr>
        <w:t xml:space="preserve"> </w:t>
      </w:r>
      <w:r w:rsidRPr="00130369" w:rsidR="00313FE4">
        <w:rPr>
          <w:rFonts w:ascii="Arial" w:hAnsi="Arial" w:cs="Arial"/>
          <w:sz w:val="23"/>
          <w:szCs w:val="23"/>
        </w:rPr>
        <w:t>istoga dana.</w:t>
      </w:r>
    </w:p>
    <w:p w:rsidR="00130369" w:rsidP="00061D87" w:rsidRDefault="00130369" w14:paraId="6247A8AE" w14:textId="091427C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130369" w:rsidR="0027486B" w:rsidP="00061D87" w:rsidRDefault="0027486B" w14:paraId="6546A54D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2765EB" w:rsidP="00130369" w:rsidRDefault="002765EB" w14:paraId="04C1C0F6" w14:textId="051C8424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>Konstatira se da dnevni red današnje skupštine glasi:</w:t>
      </w:r>
    </w:p>
    <w:p w:rsidR="00F02594" w:rsidP="00F02594" w:rsidRDefault="00F02594" w14:paraId="09A381A3" w14:textId="77777777">
      <w:pPr>
        <w:pStyle w:val="Default"/>
        <w:rPr>
          <w:sz w:val="23"/>
          <w:szCs w:val="23"/>
        </w:rPr>
      </w:pPr>
    </w:p>
    <w:p w:rsidR="00F02594" w:rsidP="00F02594" w:rsidRDefault="00F02594" w14:paraId="0EAC3192" w14:textId="66EA8134">
      <w:pPr>
        <w:pStyle w:val="Default"/>
        <w:numPr>
          <w:ilvl w:val="0"/>
          <w:numId w:val="37"/>
        </w:num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Donošenje odluke o pismu namjere EKOS CAKES d.o.o. iz Varaždina za kupnju nekretnine kč.br. 12239 poslovna zgrada, dvorište, oranica i gospodarska zgrada, površine 8172 m</w:t>
      </w:r>
      <w:r>
        <w:rPr>
          <w:sz w:val="16"/>
          <w:szCs w:val="16"/>
        </w:rPr>
        <w:t>2</w:t>
      </w:r>
      <w:r>
        <w:rPr>
          <w:sz w:val="23"/>
          <w:szCs w:val="23"/>
        </w:rPr>
        <w:t xml:space="preserve">, upisane u zk.ul.br. 2146 k.o. 331325, Varaždin. </w:t>
      </w:r>
    </w:p>
    <w:p w:rsidRPr="00130369" w:rsidR="00130369" w:rsidP="00130369" w:rsidRDefault="00130369" w14:paraId="2DC32DC2" w14:textId="77777777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8F745B" w:rsidP="0027486B" w:rsidRDefault="008F745B" w14:paraId="06E8B21E" w14:textId="570D93C6">
      <w:pPr>
        <w:widowControl w:val="false"/>
        <w:spacing w:after="200" w:line="276" w:lineRule="auto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Pr="0027486B" w:rsidR="008F745B" w:rsidP="008F745B" w:rsidRDefault="008F745B" w14:paraId="3EEAFD1A" w14:textId="5C822FAD">
      <w:pPr>
        <w:widowControl w:val="false"/>
        <w:spacing w:after="200" w:line="276" w:lineRule="auto"/>
        <w:ind w:firstLine="708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Konstatira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 da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današnja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skupština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zakazana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povodu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prijedloga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stečajnog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upravitelja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nakon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što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zaprimio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pismo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od EKOS CAKES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d.o.o.o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kojim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isti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iskazao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interes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za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kupnnju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nekretnine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čk.br. 12239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(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poslovna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zgrada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)</w:t>
      </w: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pismo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objavljeno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e-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Oglasnoj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ploči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zajedno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rješenjem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sazivanju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današnje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skupštine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</w:p>
    <w:p w:rsidR="006C1202" w:rsidP="002A4CD5" w:rsidRDefault="00313FE4" w14:paraId="1C512044" w14:textId="51C58542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 w:rsidRPr="00130369"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Daje se </w:t>
      </w:r>
      <w:proofErr w:type="spellStart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riječ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s</w:t>
      </w:r>
      <w:r w:rsidRPr="00130369">
        <w:rPr>
          <w:rFonts w:ascii="Arial" w:hAnsi="Arial" w:cs="Arial"/>
          <w:snapToGrid w:val="false"/>
          <w:sz w:val="23"/>
          <w:szCs w:val="23"/>
          <w:lang w:val="en-US" w:eastAsia="en-US"/>
        </w:rPr>
        <w:t>tečajn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om</w:t>
      </w:r>
      <w:proofErr w:type="spellEnd"/>
      <w:r w:rsidRPr="00130369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130369">
        <w:rPr>
          <w:rFonts w:ascii="Arial" w:hAnsi="Arial" w:cs="Arial"/>
          <w:snapToGrid w:val="false"/>
          <w:sz w:val="23"/>
          <w:szCs w:val="23"/>
          <w:lang w:val="en-US" w:eastAsia="en-US"/>
        </w:rPr>
        <w:t>upravitelj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u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koji </w:t>
      </w:r>
      <w:proofErr w:type="spellStart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navodi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130369">
        <w:rPr>
          <w:rFonts w:ascii="Arial" w:hAnsi="Arial" w:cs="Arial"/>
          <w:snapToGrid w:val="false"/>
          <w:sz w:val="23"/>
          <w:szCs w:val="23"/>
          <w:lang w:val="en-US" w:eastAsia="en-US"/>
        </w:rPr>
        <w:t>kako</w:t>
      </w:r>
      <w:proofErr w:type="spellEnd"/>
      <w:r w:rsidRPr="00130369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130369">
        <w:rPr>
          <w:rFonts w:ascii="Arial" w:hAnsi="Arial" w:cs="Arial"/>
          <w:snapToGrid w:val="false"/>
          <w:sz w:val="23"/>
          <w:szCs w:val="23"/>
          <w:lang w:val="en-US" w:eastAsia="en-US"/>
        </w:rPr>
        <w:t>sl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r w:rsidRPr="00130369">
        <w:rPr>
          <w:rFonts w:ascii="Arial" w:hAnsi="Arial" w:cs="Arial"/>
          <w:snapToGrid w:val="false"/>
          <w:sz w:val="23"/>
          <w:szCs w:val="23"/>
          <w:lang w:val="en-US" w:eastAsia="en-US"/>
        </w:rPr>
        <w:t>jedi</w:t>
      </w:r>
      <w:proofErr w:type="spellEnd"/>
      <w:r w:rsidRPr="00130369">
        <w:rPr>
          <w:rFonts w:ascii="Arial" w:hAnsi="Arial" w:cs="Arial"/>
          <w:snapToGrid w:val="false"/>
          <w:sz w:val="23"/>
          <w:szCs w:val="23"/>
          <w:lang w:val="en-US" w:eastAsia="en-US"/>
        </w:rPr>
        <w:t>:</w:t>
      </w:r>
    </w:p>
    <w:p w:rsidRPr="00130369" w:rsidR="00B87386" w:rsidP="002A4CD5" w:rsidRDefault="00B87386" w14:paraId="18A2F872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217911" w:rsidP="00F02594" w:rsidRDefault="00313FE4" w14:paraId="279CBFD1" w14:textId="68419045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 w:rsidRPr="00130369"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r w:rsidRPr="00130369" w:rsidR="00A47910">
        <w:rPr>
          <w:rFonts w:ascii="Arial" w:hAnsi="Arial" w:cs="Arial"/>
          <w:snapToGrid w:val="false"/>
          <w:sz w:val="23"/>
          <w:szCs w:val="23"/>
          <w:lang w:val="en-US" w:eastAsia="en-US"/>
        </w:rPr>
        <w:t>"</w:t>
      </w:r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EKOS CAKES d.o.o.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iz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Varaždina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Vladimira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Nazora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gram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2 ,</w:t>
      </w:r>
      <w:proofErr w:type="gram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42000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Varaždin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,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dostavio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mi je</w:t>
      </w:r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pismo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za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kupnju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nekretnine.Zbog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toga </w:t>
      </w:r>
      <w:proofErr w:type="spellStart"/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sam</w:t>
      </w:r>
      <w:proofErr w:type="spellEnd"/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predl</w:t>
      </w:r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ožio</w:t>
      </w:r>
      <w:proofErr w:type="spellEnd"/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sazivanje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skupštine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vjerovnika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se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razmotr</w:t>
      </w:r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ponud</w:t>
      </w:r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iz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pisma</w:t>
      </w:r>
      <w:proofErr w:type="spellEnd"/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dones</w:t>
      </w:r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odluk</w:t>
      </w:r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Dana 14.04.2026.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godine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održana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druga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javna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dražba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za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unovčenje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nekretnina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pokretnina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stečajnog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dužnika</w:t>
      </w:r>
      <w:proofErr w:type="spellEnd"/>
      <w:r w:rsidR="008F745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8F745B">
        <w:rPr>
          <w:rFonts w:ascii="Arial" w:hAnsi="Arial" w:cs="Arial"/>
          <w:snapToGrid w:val="false"/>
          <w:sz w:val="23"/>
          <w:szCs w:val="23"/>
          <w:lang w:val="en-US" w:eastAsia="en-US"/>
        </w:rPr>
        <w:t>te</w:t>
      </w:r>
      <w:proofErr w:type="spellEnd"/>
      <w:r w:rsidR="008F745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proofErr w:type="gramStart"/>
      <w:r w:rsidR="008F745B">
        <w:rPr>
          <w:rFonts w:ascii="Arial" w:hAnsi="Arial" w:cs="Arial"/>
          <w:snapToGrid w:val="false"/>
          <w:sz w:val="23"/>
          <w:szCs w:val="23"/>
          <w:lang w:val="en-US" w:eastAsia="en-US"/>
        </w:rPr>
        <w:t>bila</w:t>
      </w:r>
      <w:proofErr w:type="spellEnd"/>
      <w:r w:rsidR="008F745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uplaćena</w:t>
      </w:r>
      <w:proofErr w:type="spellEnd"/>
      <w:proofErr w:type="gram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samo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jedna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jamčevina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za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zemljište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dok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za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halu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pokretnine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nitko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</w:t>
      </w:r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nije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interesirao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niti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uplatio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jamčevinu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.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Kupac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koji je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uplatio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jamčevinu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za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zemljište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MS ESTATE d.o.o.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Varaždin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nije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</w:t>
      </w:r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pojavio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dražbi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.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Iz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ureda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javne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bilježnice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smo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kontaktirali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kupca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tada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nas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izvijesti</w:t>
      </w:r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o</w:t>
      </w:r>
      <w:proofErr w:type="spellEnd"/>
      <w:r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da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odustaje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od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kupnje</w:t>
      </w:r>
      <w:proofErr w:type="spellEnd"/>
      <w:r w:rsidRPr="00F02594" w:rsidR="00F02594"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”</w:t>
      </w:r>
    </w:p>
    <w:p w:rsidR="00F02594" w:rsidP="00F02594" w:rsidRDefault="00F02594" w14:paraId="74169A86" w14:textId="60FF6D4F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530696" w:rsidP="00F02594" w:rsidRDefault="00530696" w14:paraId="04855A48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530696" w:rsidP="00F02594" w:rsidRDefault="00530696" w14:paraId="166C7F80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530696" w:rsidP="00F02594" w:rsidRDefault="00530696" w14:paraId="271CDCA0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530696" w:rsidP="00F02594" w:rsidRDefault="00530696" w14:paraId="11C65449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8F745B" w:rsidP="00F02594" w:rsidRDefault="008F745B" w14:paraId="42115C6C" w14:textId="580CF115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  <w:t xml:space="preserve">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odnosu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unovčenje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poslovne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zgrade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navodi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je do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danas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dobio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upit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od 2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potencijalna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kupca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to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osim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podnositelja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pisma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od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strane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Damira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Kirića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s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kojim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kontaktirao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prije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prve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dražbe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nakon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toga mu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nije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javio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.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Nakon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što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primio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pismo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predložio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sazivanje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skupštine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</w:p>
    <w:p w:rsidR="007D2CB2" w:rsidP="00F02594" w:rsidRDefault="007D2CB2" w14:paraId="45094728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8F745B" w:rsidP="00F02594" w:rsidRDefault="008F745B" w14:paraId="4964C9E8" w14:textId="27FA7421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8F745B" w:rsidP="00F02594" w:rsidRDefault="008F745B" w14:paraId="4E45EE8E" w14:textId="1BA1E838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Nakon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toga,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riječ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direktorici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EKOS CAKES d.o.o.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radi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iznošenja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pi</w:t>
      </w:r>
      <w:r w:rsidR="00C84E22">
        <w:rPr>
          <w:rFonts w:ascii="Arial" w:hAnsi="Arial" w:cs="Arial"/>
          <w:snapToGrid w:val="false"/>
          <w:sz w:val="23"/>
          <w:szCs w:val="23"/>
          <w:lang w:val="en-US" w:eastAsia="en-US"/>
        </w:rPr>
        <w:t>sma</w:t>
      </w:r>
      <w:proofErr w:type="spellEnd"/>
      <w:r w:rsidR="00C84E22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C84E22"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 w:rsidR="00C84E22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od 18</w:t>
      </w: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.3.2026.</w:t>
      </w:r>
    </w:p>
    <w:p w:rsidR="008F745B" w:rsidP="00F02594" w:rsidRDefault="008F745B" w14:paraId="45A073F8" w14:textId="38D4CE5E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C84E22" w:rsidP="00F02594" w:rsidRDefault="00C84E22" w14:paraId="56FDC071" w14:textId="59660348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Direktor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ica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EKOS CAKES d.o.o. Natalija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Šoš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navodi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fi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rm</w:t>
      </w: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EKOS CAKES d.o.o.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dugi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niz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godina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bavi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proizvodnjo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pekarsko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slastičarskih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proizvoda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te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ima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planu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jačanje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pekarskog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dijela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poslovanja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a za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što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potrebno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novo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zemljište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objekt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zbog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čega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podneseno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navedeno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pismo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.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Ističe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dakle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interes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za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kupnju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poslovne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zgrade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prodaje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ovom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stečaju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dalje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postoji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stran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EKOS CAKES d.o.o. 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za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sada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ustraje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kod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ponude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kako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navedeno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pismu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-</w:t>
      </w: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70%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od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ukupno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procijenjene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nekretnine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odnosno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1.620.000,00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eura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uz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plaćanje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od 30 dana od dana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pravomoćnosti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rješenja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dosudi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to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vlastitim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sredstvima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.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Dodaje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međuvremenu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tržištu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otvorile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neke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druge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opcije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za EKOS CAKES d.o.o.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koje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su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dalje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razmatraju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</w:p>
    <w:p w:rsidR="00C84E22" w:rsidP="00F02594" w:rsidRDefault="00C84E22" w14:paraId="5E2D053C" w14:textId="301DC71B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7D2CB2" w:rsidP="00F02594" w:rsidRDefault="007D2CB2" w14:paraId="62459E32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C84E22" w:rsidP="00F02594" w:rsidRDefault="00C84E22" w14:paraId="016C3107" w14:textId="4DFD1561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Nakon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toga,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riječ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prisutnim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stečajnim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vjerovnicima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radi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rasprave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prije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donošenja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odluke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</w:p>
    <w:p w:rsidR="007D2CB2" w:rsidP="00F02594" w:rsidRDefault="007D2CB2" w14:paraId="6B5949C9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C84E22" w:rsidP="00F02594" w:rsidRDefault="00C84E22" w14:paraId="3DF59E48" w14:textId="69B08A06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C84E22" w:rsidP="00F02594" w:rsidRDefault="00C84E22" w14:paraId="34ABF354" w14:textId="709C4B0B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Stečajni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vjerovnik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Goran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Žna</w:t>
      </w:r>
      <w:r w:rsidR="006A37A1">
        <w:rPr>
          <w:rFonts w:ascii="Arial" w:hAnsi="Arial" w:cs="Arial"/>
          <w:snapToGrid w:val="false"/>
          <w:sz w:val="23"/>
          <w:szCs w:val="23"/>
          <w:lang w:val="en-US" w:eastAsia="en-US"/>
        </w:rPr>
        <w:t>d</w:t>
      </w: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jer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postavlja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pitanje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prisutnoj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direktorici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EKOS CAKES d.o.o. je li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upoznata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činjenicom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zemljište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kojemu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nalazi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poslovna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zgrada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ima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izlaz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stražnje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strane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što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bi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bilo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potencijalno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dobro za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prilaz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kamionima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što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ista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navodi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je s time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upoznata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ali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još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treba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detaljnije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pogledati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prostor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iznutra</w:t>
      </w:r>
      <w:proofErr w:type="spellEnd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>nakon</w:t>
      </w:r>
      <w:proofErr w:type="spellEnd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>čega</w:t>
      </w:r>
      <w:proofErr w:type="spellEnd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>će</w:t>
      </w:r>
      <w:proofErr w:type="spellEnd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 </w:t>
      </w:r>
      <w:proofErr w:type="spellStart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>vidjeti</w:t>
      </w:r>
      <w:proofErr w:type="spellEnd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>kakve</w:t>
      </w:r>
      <w:proofErr w:type="spellEnd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>preinake</w:t>
      </w:r>
      <w:proofErr w:type="spellEnd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u </w:t>
      </w:r>
      <w:proofErr w:type="spellStart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>prostoru</w:t>
      </w:r>
      <w:proofErr w:type="spellEnd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>će</w:t>
      </w:r>
      <w:proofErr w:type="spellEnd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>biti</w:t>
      </w:r>
      <w:proofErr w:type="spellEnd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>potrebne</w:t>
      </w:r>
      <w:proofErr w:type="spellEnd"/>
      <w:r w:rsidR="00DD50AB"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</w:p>
    <w:p w:rsidR="00964829" w:rsidP="00F02594" w:rsidRDefault="00964829" w14:paraId="36F7DA8F" w14:textId="3BA01C6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964829" w:rsidP="00F02594" w:rsidRDefault="00964829" w14:paraId="086E788F" w14:textId="2EDB3559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Nakon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toga Goran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Žnajder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dodaje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bi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bilo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dobro da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razmotri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zajedno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prod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a</w:t>
      </w: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jom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zemljišta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gdje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poslovna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zgrada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,</w:t>
      </w: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proda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proofErr w:type="gram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zemljište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čk.br</w:t>
      </w:r>
      <w:proofErr w:type="gram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. 12230,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upravo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iz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razloga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što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preko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te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čestice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izlazi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drugu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stranu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što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direktorica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EKOS CAKES d.o.o.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navodi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će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to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razmotriti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budući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za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sada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pismo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ne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obuhvaća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ovu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česticu</w:t>
      </w:r>
      <w:proofErr w:type="spellEnd"/>
      <w:r w:rsidR="00F25DDB"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</w:p>
    <w:p w:rsidR="00DD50AB" w:rsidP="00F02594" w:rsidRDefault="00DD50AB" w14:paraId="456E8C8E" w14:textId="5DBD201D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7D2CB2" w:rsidP="00F02594" w:rsidRDefault="007D2CB2" w14:paraId="08FD4B9E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DD50AB" w:rsidP="00F02594" w:rsidRDefault="00DD50AB" w14:paraId="2C9BC76A" w14:textId="2B0C4703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Zastupnica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RH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postavlja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pitanje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ukoliko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skupština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izglasa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prihvaća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ovo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pismo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kojem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roku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bi se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EKOS CAKES d.o.o.</w:t>
      </w: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mog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ao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definitivno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izjasniti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će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kupiti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predmetnu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nekretninu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gram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a</w:t>
      </w:r>
      <w:proofErr w:type="gram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obzirom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pregovorima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drugim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prodavateljima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kako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bi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mogle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planirati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daljnje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radnje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ovom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stečajnom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post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u</w:t>
      </w: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pku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. </w:t>
      </w:r>
    </w:p>
    <w:p w:rsidR="00DD50AB" w:rsidP="00F02594" w:rsidRDefault="00DD50AB" w14:paraId="5531EC6A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220462" w:rsidP="00B87386" w:rsidRDefault="00DD50AB" w14:paraId="5B4D9556" w14:textId="6BEAD223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Direktorica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ponuditelja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EKOS CAKES d.o.o.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navodi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da 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s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obzirom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tvrtka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privatnom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vlasništvu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bi 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ishodu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današnje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skupštine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prvenstveno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upoznala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nadležne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te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može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oč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e</w:t>
      </w: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kivati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bi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roku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od 30 dana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donijeli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konačnu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odluku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kupnji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nakon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što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razmotre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alternative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druga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opcija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</w:p>
    <w:p w:rsidR="00220462" w:rsidP="00DD50AB" w:rsidRDefault="00220462" w14:paraId="62CB0E74" w14:textId="77777777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7D2CB2" w:rsidP="00DD50AB" w:rsidRDefault="007D2CB2" w14:paraId="60549806" w14:textId="77777777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F37683" w:rsidP="00DD50AB" w:rsidRDefault="00F37683" w14:paraId="76BE8AA8" w14:textId="6E2C70A6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Na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daljnji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upit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zastupnice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RH, po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kojoj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cijeni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bi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išla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prodaja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predmetne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poslovne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zgrade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predstojećoj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trećoj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dražbi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stečajni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upravitelj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navodi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sukladno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odluci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skupštine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vjerovnika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od 19.2.2026., 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kojom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je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određeno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prva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druga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dražba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bud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lastRenderedPageBreak/>
        <w:t>provedene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po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početnoj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vrijednosti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a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tek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od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treće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dražbe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ide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smanjenje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za 10%,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predstojećoj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trećoj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dražbi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bi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početna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cijena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bila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1.458.000,00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eura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</w:p>
    <w:p w:rsidR="00F37683" w:rsidP="00DD50AB" w:rsidRDefault="00F37683" w14:paraId="0EE52AF7" w14:textId="77777777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7D2CB2" w:rsidP="00DD50AB" w:rsidRDefault="007D2CB2" w14:paraId="77BCAEA9" w14:textId="77777777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C84E22" w:rsidP="00F02594" w:rsidRDefault="00F37683" w14:paraId="61E8926B" w14:textId="779F4D66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Nakon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toga,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konstatira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ponuđena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cijena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iz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pisma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od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EKOS CAKES d.o.o. od 18.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ožujka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2026.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iznosi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1.134.000,00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eura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(70%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iznosa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procijenjene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vrijednosti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).</w:t>
      </w:r>
    </w:p>
    <w:p w:rsidR="006A37A1" w:rsidP="00F02594" w:rsidRDefault="006A37A1" w14:paraId="35693E5D" w14:textId="7242D195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6A37A1" w:rsidP="00F02594" w:rsidRDefault="006A37A1" w14:paraId="086F41C9" w14:textId="451D5639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  <w:t xml:space="preserve">Na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pitanje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stečajnog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vjerovnika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Gorana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Žnajdera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stečajnom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upravitelju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kada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bi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održala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treća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dražba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stečajni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upravitelj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navodi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ovis</w:t>
      </w:r>
      <w:r w:rsidR="00E134B8">
        <w:rPr>
          <w:rFonts w:ascii="Arial" w:hAnsi="Arial" w:cs="Arial"/>
          <w:snapToGrid w:val="false"/>
          <w:sz w:val="23"/>
          <w:szCs w:val="23"/>
          <w:lang w:val="en-US" w:eastAsia="en-US"/>
        </w:rPr>
        <w:t>no</w:t>
      </w:r>
      <w:proofErr w:type="spellEnd"/>
      <w:r w:rsidR="00E134B8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 </w:t>
      </w:r>
      <w:proofErr w:type="spellStart"/>
      <w:r w:rsidR="00E134B8">
        <w:rPr>
          <w:rFonts w:ascii="Arial" w:hAnsi="Arial" w:cs="Arial"/>
          <w:snapToGrid w:val="false"/>
          <w:sz w:val="23"/>
          <w:szCs w:val="23"/>
          <w:lang w:val="en-US" w:eastAsia="en-US"/>
        </w:rPr>
        <w:t>odluci</w:t>
      </w:r>
      <w:proofErr w:type="spellEnd"/>
      <w:r w:rsidR="00E134B8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E134B8">
        <w:rPr>
          <w:rFonts w:ascii="Arial" w:hAnsi="Arial" w:cs="Arial"/>
          <w:snapToGrid w:val="false"/>
          <w:sz w:val="23"/>
          <w:szCs w:val="23"/>
          <w:lang w:val="en-US" w:eastAsia="en-US"/>
        </w:rPr>
        <w:t>skupštine</w:t>
      </w:r>
      <w:proofErr w:type="spellEnd"/>
      <w:r w:rsidR="00E134B8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E134B8">
        <w:rPr>
          <w:rFonts w:ascii="Arial" w:hAnsi="Arial" w:cs="Arial"/>
          <w:snapToGrid w:val="false"/>
          <w:sz w:val="23"/>
          <w:szCs w:val="23"/>
          <w:lang w:val="en-US" w:eastAsia="en-US"/>
        </w:rPr>
        <w:t>vjerovnika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</w:p>
    <w:p w:rsidR="006A37A1" w:rsidP="00F02594" w:rsidRDefault="006A37A1" w14:paraId="62A5AF20" w14:textId="57896116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6A37A1" w:rsidP="00F02594" w:rsidRDefault="006A37A1" w14:paraId="4C5E6694" w14:textId="134F6E2E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Stečajni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vjerovnik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Goran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Žnajder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navodi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smatra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bi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daljnje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objave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javnih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dražbi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trebale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objaviti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internetskim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portalima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za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oglašavanje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kako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bi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šira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javnost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bila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upoznata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prodajom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</w:p>
    <w:p w:rsidR="00C84E22" w:rsidP="00F02594" w:rsidRDefault="00C84E22" w14:paraId="711F8C4C" w14:textId="5607BAC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7D2CB2" w:rsidP="00F02594" w:rsidRDefault="007D2CB2" w14:paraId="45E073A9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A11016" w:rsidP="00F02594" w:rsidRDefault="00A11016" w14:paraId="01955943" w14:textId="249B244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Stečajni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vjerovnik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Savo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Šmitran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postavlja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pitanje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direktorici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ponuditelja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EKOS CAKES d.o.o. da se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izjasni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bi li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ustrajala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kod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pisma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namjere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ukoliko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se u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narednom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roku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od 30 dana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nastavi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s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održavanjem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javnih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dražbi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,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što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ista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>navodi</w:t>
      </w:r>
      <w:proofErr w:type="spellEnd"/>
      <w:r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 w:rsidR="00993B5D">
        <w:rPr>
          <w:rFonts w:ascii="Arial" w:hAnsi="Arial" w:cs="Arial"/>
          <w:snapToGrid w:val="false"/>
          <w:sz w:val="23"/>
          <w:szCs w:val="23"/>
          <w:lang w:val="en-US" w:eastAsia="en-US"/>
        </w:rPr>
        <w:t>joj</w:t>
      </w:r>
      <w:proofErr w:type="spellEnd"/>
      <w:r w:rsidR="00993B5D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to ne </w:t>
      </w:r>
      <w:proofErr w:type="spellStart"/>
      <w:r w:rsidR="00993B5D">
        <w:rPr>
          <w:rFonts w:ascii="Arial" w:hAnsi="Arial" w:cs="Arial"/>
          <w:snapToGrid w:val="false"/>
          <w:sz w:val="23"/>
          <w:szCs w:val="23"/>
          <w:lang w:val="en-US" w:eastAsia="en-US"/>
        </w:rPr>
        <w:t>bi</w:t>
      </w:r>
      <w:proofErr w:type="spellEnd"/>
      <w:r w:rsidR="00993B5D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993B5D">
        <w:rPr>
          <w:rFonts w:ascii="Arial" w:hAnsi="Arial" w:cs="Arial"/>
          <w:snapToGrid w:val="false"/>
          <w:sz w:val="23"/>
          <w:szCs w:val="23"/>
          <w:lang w:val="en-US" w:eastAsia="en-US"/>
        </w:rPr>
        <w:t>smetalo</w:t>
      </w:r>
      <w:proofErr w:type="spellEnd"/>
      <w:r w:rsidR="00993B5D">
        <w:rPr>
          <w:rFonts w:ascii="Arial" w:hAnsi="Arial" w:cs="Arial"/>
          <w:snapToGrid w:val="false"/>
          <w:sz w:val="23"/>
          <w:szCs w:val="23"/>
          <w:lang w:val="en-US" w:eastAsia="en-US"/>
        </w:rPr>
        <w:t>.</w:t>
      </w:r>
    </w:p>
    <w:p w:rsidR="00B87386" w:rsidP="00F02594" w:rsidRDefault="00B87386" w14:paraId="39ED574F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993B5D" w:rsidP="00F02594" w:rsidRDefault="00993B5D" w14:paraId="6ECB7A7A" w14:textId="791941DA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530696" w:rsidP="00F02594" w:rsidRDefault="00530696" w14:paraId="45801749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val="en-US" w:eastAsia="en-US"/>
        </w:rPr>
      </w:pPr>
    </w:p>
    <w:p w:rsidR="007D2CB2" w:rsidP="00B87386" w:rsidRDefault="00964829" w14:paraId="45DC8FAC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  <w:r>
        <w:rPr>
          <w:rFonts w:ascii="Arial" w:hAnsi="Arial" w:cs="Arial"/>
          <w:snapToGrid w:val="false"/>
          <w:sz w:val="23"/>
          <w:szCs w:val="23"/>
          <w:lang w:val="en-US" w:eastAsia="en-US"/>
        </w:rPr>
        <w:tab/>
      </w:r>
      <w:proofErr w:type="spellStart"/>
      <w:r w:rsidR="003E740D">
        <w:rPr>
          <w:rFonts w:ascii="Arial" w:hAnsi="Arial" w:cs="Arial"/>
          <w:snapToGrid w:val="false"/>
          <w:sz w:val="23"/>
          <w:szCs w:val="23"/>
          <w:lang w:val="en-US" w:eastAsia="en-US"/>
        </w:rPr>
        <w:t>Nakon</w:t>
      </w:r>
      <w:proofErr w:type="spellEnd"/>
      <w:r w:rsidR="003E740D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toga, </w:t>
      </w:r>
      <w:proofErr w:type="spellStart"/>
      <w:r w:rsidR="003E740D">
        <w:rPr>
          <w:rFonts w:ascii="Arial" w:hAnsi="Arial" w:cs="Arial"/>
          <w:snapToGrid w:val="false"/>
          <w:sz w:val="23"/>
          <w:szCs w:val="23"/>
          <w:lang w:val="en-US" w:eastAsia="en-US"/>
        </w:rPr>
        <w:t>budući</w:t>
      </w:r>
      <w:proofErr w:type="spellEnd"/>
      <w:r w:rsidR="003E740D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da </w:t>
      </w:r>
      <w:proofErr w:type="spellStart"/>
      <w:r w:rsidR="003E740D">
        <w:rPr>
          <w:rFonts w:ascii="Arial" w:hAnsi="Arial" w:cs="Arial"/>
          <w:snapToGrid w:val="false"/>
          <w:sz w:val="23"/>
          <w:szCs w:val="23"/>
          <w:lang w:val="en-US" w:eastAsia="en-US"/>
        </w:rPr>
        <w:t>nema</w:t>
      </w:r>
      <w:proofErr w:type="spellEnd"/>
      <w:r w:rsidR="003E740D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3E740D">
        <w:rPr>
          <w:rFonts w:ascii="Arial" w:hAnsi="Arial" w:cs="Arial"/>
          <w:snapToGrid w:val="false"/>
          <w:sz w:val="23"/>
          <w:szCs w:val="23"/>
          <w:lang w:val="en-US" w:eastAsia="en-US"/>
        </w:rPr>
        <w:t>daljnjih</w:t>
      </w:r>
      <w:proofErr w:type="spellEnd"/>
      <w:r w:rsidR="003E740D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proofErr w:type="spellStart"/>
      <w:r w:rsidR="003E740D">
        <w:rPr>
          <w:rFonts w:ascii="Arial" w:hAnsi="Arial" w:cs="Arial"/>
          <w:snapToGrid w:val="false"/>
          <w:sz w:val="23"/>
          <w:szCs w:val="23"/>
          <w:lang w:val="en-US" w:eastAsia="en-US"/>
        </w:rPr>
        <w:t>pitanj</w:t>
      </w:r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>a</w:t>
      </w:r>
      <w:proofErr w:type="spellEnd"/>
      <w:r w:rsidR="00B87386">
        <w:rPr>
          <w:rFonts w:ascii="Arial" w:hAnsi="Arial" w:cs="Arial"/>
          <w:snapToGrid w:val="false"/>
          <w:sz w:val="23"/>
          <w:szCs w:val="23"/>
          <w:lang w:val="en-US" w:eastAsia="en-US"/>
        </w:rPr>
        <w:t xml:space="preserve"> </w:t>
      </w:r>
      <w:r w:rsidRPr="00130369" w:rsidR="002765EB">
        <w:rPr>
          <w:rFonts w:ascii="Arial" w:hAnsi="Arial" w:cs="Arial"/>
          <w:snapToGrid w:val="false"/>
          <w:sz w:val="23"/>
          <w:szCs w:val="23"/>
          <w:lang w:eastAsia="en-US"/>
        </w:rPr>
        <w:t>prelazi se na donošenje</w:t>
      </w:r>
      <w:r w:rsidRPr="003E740D" w:rsidR="003E740D">
        <w:t xml:space="preserve"> </w:t>
      </w:r>
      <w:r w:rsidRPr="003E740D" w:rsidR="003E740D">
        <w:rPr>
          <w:rFonts w:ascii="Arial" w:hAnsi="Arial" w:cs="Arial"/>
        </w:rPr>
        <w:t>odluke</w:t>
      </w:r>
      <w:r w:rsidR="003E740D">
        <w:t xml:space="preserve"> </w:t>
      </w:r>
      <w:r w:rsidRPr="003E740D" w:rsidR="003E740D">
        <w:rPr>
          <w:rFonts w:ascii="Arial" w:hAnsi="Arial" w:cs="Arial"/>
          <w:snapToGrid w:val="false"/>
          <w:sz w:val="23"/>
          <w:szCs w:val="23"/>
          <w:lang w:eastAsia="en-US"/>
        </w:rPr>
        <w:t>o prihvaćanju pisma nam</w:t>
      </w:r>
      <w:r w:rsidR="003E740D">
        <w:rPr>
          <w:rFonts w:ascii="Arial" w:hAnsi="Arial" w:cs="Arial"/>
          <w:snapToGrid w:val="false"/>
          <w:sz w:val="23"/>
          <w:szCs w:val="23"/>
          <w:lang w:eastAsia="en-US"/>
        </w:rPr>
        <w:t>j</w:t>
      </w:r>
      <w:r w:rsidRPr="003E740D" w:rsidR="003E740D">
        <w:rPr>
          <w:rFonts w:ascii="Arial" w:hAnsi="Arial" w:cs="Arial"/>
          <w:snapToGrid w:val="false"/>
          <w:sz w:val="23"/>
          <w:szCs w:val="23"/>
          <w:lang w:eastAsia="en-US"/>
        </w:rPr>
        <w:t>ere EKOS CAKES d.o.o. od 18.3.2026</w:t>
      </w:r>
      <w:r w:rsidR="007D2CB2">
        <w:rPr>
          <w:rFonts w:ascii="Arial" w:hAnsi="Arial" w:cs="Arial"/>
          <w:snapToGrid w:val="false"/>
          <w:sz w:val="23"/>
          <w:szCs w:val="23"/>
          <w:lang w:eastAsia="en-US"/>
        </w:rPr>
        <w:t>.</w:t>
      </w:r>
    </w:p>
    <w:p w:rsidR="007D2CB2" w:rsidP="00B87386" w:rsidRDefault="007D2CB2" w14:paraId="4446FEB8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530696" w:rsidP="00B87386" w:rsidRDefault="00530696" w14:paraId="0021E58C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130369" w:rsidR="002765EB" w:rsidP="007D2CB2" w:rsidRDefault="007D2CB2" w14:paraId="21B80556" w14:textId="2B1B67E6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  <w:r>
        <w:rPr>
          <w:rFonts w:ascii="Arial" w:hAnsi="Arial" w:cs="Arial"/>
          <w:snapToGrid w:val="false"/>
          <w:sz w:val="23"/>
          <w:szCs w:val="23"/>
          <w:lang w:eastAsia="en-US"/>
        </w:rPr>
        <w:t>Konstatira se</w:t>
      </w:r>
      <w:r w:rsidRPr="00130369" w:rsidR="002765EB">
        <w:rPr>
          <w:rFonts w:ascii="Arial" w:hAnsi="Arial" w:cs="Arial"/>
          <w:snapToGrid w:val="false"/>
          <w:sz w:val="23"/>
          <w:szCs w:val="23"/>
          <w:lang w:eastAsia="en-US"/>
        </w:rPr>
        <w:t xml:space="preserve"> da</w:t>
      </w:r>
      <w:r w:rsidR="000B1AF1">
        <w:rPr>
          <w:rFonts w:ascii="Arial" w:hAnsi="Arial" w:cs="Arial"/>
          <w:snapToGrid w:val="false"/>
          <w:sz w:val="23"/>
          <w:szCs w:val="23"/>
          <w:lang w:eastAsia="en-US"/>
        </w:rPr>
        <w:t xml:space="preserve"> se prisutni stečajni vjerovnici dizanjem ruku </w:t>
      </w:r>
      <w:r w:rsidRPr="00130369" w:rsidR="00960399">
        <w:rPr>
          <w:rFonts w:ascii="Arial" w:hAnsi="Arial" w:cs="Arial"/>
          <w:snapToGrid w:val="false"/>
          <w:sz w:val="23"/>
          <w:szCs w:val="23"/>
          <w:lang w:eastAsia="en-US"/>
        </w:rPr>
        <w:t>jednoglasno</w:t>
      </w:r>
      <w:r w:rsidRPr="00130369" w:rsidR="002765EB">
        <w:rPr>
          <w:rFonts w:ascii="Arial" w:hAnsi="Arial" w:cs="Arial"/>
          <w:snapToGrid w:val="false"/>
          <w:sz w:val="23"/>
          <w:szCs w:val="23"/>
          <w:lang w:eastAsia="en-US"/>
        </w:rPr>
        <w:t xml:space="preserve"> </w:t>
      </w:r>
      <w:r w:rsidRPr="00130369" w:rsidR="00960399">
        <w:rPr>
          <w:rFonts w:ascii="Arial" w:hAnsi="Arial" w:cs="Arial"/>
          <w:snapToGrid w:val="false"/>
          <w:sz w:val="23"/>
          <w:szCs w:val="23"/>
          <w:lang w:eastAsia="en-US"/>
        </w:rPr>
        <w:t xml:space="preserve">(100% prisutnih glasova, </w:t>
      </w:r>
      <w:r w:rsidR="000B1AF1">
        <w:rPr>
          <w:rFonts w:ascii="Arial" w:hAnsi="Arial" w:cs="Arial"/>
          <w:snapToGrid w:val="false"/>
          <w:sz w:val="23"/>
          <w:szCs w:val="23"/>
          <w:lang w:eastAsia="en-US"/>
        </w:rPr>
        <w:t>izjašnjavaju za prihvaćene pisma namjere EKOS CAKES d.o.o. od 18.3.2026. te donose</w:t>
      </w:r>
      <w:r w:rsidRPr="00130369" w:rsidR="00960399">
        <w:rPr>
          <w:rFonts w:ascii="Arial" w:hAnsi="Arial" w:cs="Arial"/>
          <w:snapToGrid w:val="false"/>
          <w:sz w:val="23"/>
          <w:szCs w:val="23"/>
          <w:lang w:eastAsia="en-US"/>
        </w:rPr>
        <w:t xml:space="preserve"> sljedeć</w:t>
      </w:r>
      <w:r w:rsidR="00D602F0">
        <w:rPr>
          <w:rFonts w:ascii="Arial" w:hAnsi="Arial" w:cs="Arial"/>
          <w:snapToGrid w:val="false"/>
          <w:sz w:val="23"/>
          <w:szCs w:val="23"/>
          <w:lang w:eastAsia="en-US"/>
        </w:rPr>
        <w:t>e</w:t>
      </w:r>
    </w:p>
    <w:p w:rsidR="00217911" w:rsidP="00E1457C" w:rsidRDefault="00217911" w14:paraId="465164C1" w14:textId="6465A67C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130369" w:rsidR="00220462" w:rsidP="00E1457C" w:rsidRDefault="00220462" w14:paraId="2AB0DC0F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767ADA" w:rsidP="00A27A92" w:rsidRDefault="002765EB" w14:paraId="797B1A55" w14:textId="1843908D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ab/>
      </w: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ab/>
      </w: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ab/>
      </w: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ab/>
      </w:r>
      <w:r w:rsidR="00784F5E">
        <w:rPr>
          <w:rFonts w:ascii="Arial" w:hAnsi="Arial" w:cs="Arial"/>
          <w:snapToGrid w:val="false"/>
          <w:sz w:val="23"/>
          <w:szCs w:val="23"/>
          <w:lang w:eastAsia="en-US"/>
        </w:rPr>
        <w:t xml:space="preserve">O D L U K </w:t>
      </w:r>
      <w:r w:rsidR="00D602F0">
        <w:rPr>
          <w:rFonts w:ascii="Arial" w:hAnsi="Arial" w:cs="Arial"/>
          <w:snapToGrid w:val="false"/>
          <w:sz w:val="23"/>
          <w:szCs w:val="23"/>
          <w:lang w:eastAsia="en-US"/>
        </w:rPr>
        <w:t>E</w:t>
      </w:r>
    </w:p>
    <w:p w:rsidRPr="00130369" w:rsidR="00220462" w:rsidP="00A27A92" w:rsidRDefault="00220462" w14:paraId="730D2DFD" w14:textId="77777777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130369" w:rsidR="00767ADA" w:rsidP="00A27A92" w:rsidRDefault="00767ADA" w14:paraId="7012E80D" w14:textId="77777777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0B1AF1" w:rsidR="00F02594" w:rsidP="000B1AF1" w:rsidRDefault="000B1AF1" w14:paraId="7E8DEB22" w14:textId="0929B866">
      <w:pPr>
        <w:pStyle w:val="Odlomakpopisa"/>
        <w:widowControl w:val="false"/>
        <w:numPr>
          <w:ilvl w:val="0"/>
          <w:numId w:val="39"/>
        </w:numPr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  <w:r>
        <w:rPr>
          <w:rFonts w:ascii="Arial" w:hAnsi="Arial" w:cs="Arial"/>
          <w:snapToGrid w:val="false"/>
          <w:sz w:val="23"/>
          <w:szCs w:val="23"/>
          <w:lang w:eastAsia="en-US"/>
        </w:rPr>
        <w:t xml:space="preserve">Prihvaća se pismo namjere EKOS CAKES d.o.o. Varaždin od 18.3.2026. o prodaji nekretnine čk.br. 12239 upisane u </w:t>
      </w:r>
      <w:proofErr w:type="spellStart"/>
      <w:r>
        <w:rPr>
          <w:rFonts w:ascii="Arial" w:hAnsi="Arial" w:cs="Arial"/>
          <w:snapToGrid w:val="false"/>
          <w:sz w:val="23"/>
          <w:szCs w:val="23"/>
          <w:lang w:eastAsia="en-US"/>
        </w:rPr>
        <w:t>zk.ul</w:t>
      </w:r>
      <w:proofErr w:type="spellEnd"/>
      <w:r>
        <w:rPr>
          <w:rFonts w:ascii="Arial" w:hAnsi="Arial" w:cs="Arial"/>
          <w:snapToGrid w:val="false"/>
          <w:sz w:val="23"/>
          <w:szCs w:val="23"/>
          <w:lang w:eastAsia="en-US"/>
        </w:rPr>
        <w:t>. 2146 k.o. Varaždin (poslovna zgrada, dvorište i oranica) za 70% od procijenjene vrijednosti nekretnine (1.620.000,00 eura), odnosno za iznos od 1.134.000,00 eura.</w:t>
      </w:r>
    </w:p>
    <w:p w:rsidR="00111C48" w:rsidP="0046479E" w:rsidRDefault="00111C48" w14:paraId="1DAAA390" w14:textId="255DB932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D602F0" w:rsidP="00D602F0" w:rsidRDefault="00D602F0" w14:paraId="17968297" w14:textId="6B495300">
      <w:pPr>
        <w:pStyle w:val="Odlomakpopisa"/>
        <w:widowControl w:val="false"/>
        <w:numPr>
          <w:ilvl w:val="0"/>
          <w:numId w:val="39"/>
        </w:numPr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  <w:r>
        <w:rPr>
          <w:rFonts w:ascii="Arial" w:hAnsi="Arial" w:cs="Arial"/>
          <w:snapToGrid w:val="false"/>
          <w:sz w:val="23"/>
          <w:szCs w:val="23"/>
          <w:lang w:eastAsia="en-US"/>
        </w:rPr>
        <w:t>Poziva se EKOS CAKES d.o.o. Varaždin u roku od 30 dana dostaviti konačnu ponudu za kupnju predmetne nekretnine sukladno p</w:t>
      </w:r>
      <w:r w:rsidR="00220462">
        <w:rPr>
          <w:rFonts w:ascii="Arial" w:hAnsi="Arial" w:cs="Arial"/>
          <w:snapToGrid w:val="false"/>
          <w:sz w:val="23"/>
          <w:szCs w:val="23"/>
          <w:lang w:eastAsia="en-US"/>
        </w:rPr>
        <w:t>rihvaćenom</w:t>
      </w:r>
      <w:r>
        <w:rPr>
          <w:rFonts w:ascii="Arial" w:hAnsi="Arial" w:cs="Arial"/>
          <w:snapToGrid w:val="false"/>
          <w:sz w:val="23"/>
          <w:szCs w:val="23"/>
          <w:lang w:eastAsia="en-US"/>
        </w:rPr>
        <w:t xml:space="preserve"> pismu namjere.</w:t>
      </w:r>
    </w:p>
    <w:p w:rsidRPr="00D602F0" w:rsidR="00D602F0" w:rsidP="00D602F0" w:rsidRDefault="00D602F0" w14:paraId="576B4DFD" w14:textId="77777777">
      <w:pPr>
        <w:pStyle w:val="Odlomakpopisa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D602F0" w:rsidR="00D602F0" w:rsidP="00220462" w:rsidRDefault="00D602F0" w14:paraId="5F5E9A2E" w14:textId="25933CE6">
      <w:pPr>
        <w:pStyle w:val="Odlomakpopisa"/>
        <w:widowControl w:val="false"/>
        <w:numPr>
          <w:ilvl w:val="0"/>
          <w:numId w:val="39"/>
        </w:numPr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  <w:r>
        <w:rPr>
          <w:rFonts w:ascii="Arial" w:hAnsi="Arial" w:cs="Arial"/>
          <w:snapToGrid w:val="false"/>
          <w:sz w:val="23"/>
          <w:szCs w:val="23"/>
          <w:lang w:eastAsia="en-US"/>
        </w:rPr>
        <w:t>Nalaže se stečajnom upravitelju objaviti oglas za prodaju</w:t>
      </w:r>
      <w:r w:rsidR="00220462">
        <w:rPr>
          <w:rFonts w:ascii="Arial" w:hAnsi="Arial" w:cs="Arial"/>
          <w:snapToGrid w:val="false"/>
          <w:sz w:val="23"/>
          <w:szCs w:val="23"/>
          <w:lang w:eastAsia="en-US"/>
        </w:rPr>
        <w:t xml:space="preserve"> nekretnine </w:t>
      </w:r>
      <w:r w:rsidRPr="00220462" w:rsidR="00220462">
        <w:rPr>
          <w:rFonts w:ascii="Arial" w:hAnsi="Arial" w:cs="Arial"/>
          <w:snapToGrid w:val="false"/>
          <w:sz w:val="23"/>
          <w:szCs w:val="23"/>
          <w:lang w:eastAsia="en-US"/>
        </w:rPr>
        <w:t xml:space="preserve">čk.br. 12239 upisane u </w:t>
      </w:r>
      <w:proofErr w:type="spellStart"/>
      <w:r w:rsidRPr="00220462" w:rsidR="00220462">
        <w:rPr>
          <w:rFonts w:ascii="Arial" w:hAnsi="Arial" w:cs="Arial"/>
          <w:snapToGrid w:val="false"/>
          <w:sz w:val="23"/>
          <w:szCs w:val="23"/>
          <w:lang w:eastAsia="en-US"/>
        </w:rPr>
        <w:t>zk.ul</w:t>
      </w:r>
      <w:proofErr w:type="spellEnd"/>
      <w:r w:rsidRPr="00220462" w:rsidR="00220462">
        <w:rPr>
          <w:rFonts w:ascii="Arial" w:hAnsi="Arial" w:cs="Arial"/>
          <w:snapToGrid w:val="false"/>
          <w:sz w:val="23"/>
          <w:szCs w:val="23"/>
          <w:lang w:eastAsia="en-US"/>
        </w:rPr>
        <w:t>. 2146 k.o. Varaždin (poslovna zgrada, dvorište i oranica)</w:t>
      </w:r>
      <w:r w:rsidR="00220462">
        <w:rPr>
          <w:rFonts w:ascii="Arial" w:hAnsi="Arial" w:cs="Arial"/>
          <w:snapToGrid w:val="false"/>
          <w:sz w:val="23"/>
          <w:szCs w:val="23"/>
          <w:lang w:eastAsia="en-US"/>
        </w:rPr>
        <w:t xml:space="preserve"> </w:t>
      </w:r>
      <w:r>
        <w:rPr>
          <w:rFonts w:ascii="Arial" w:hAnsi="Arial" w:cs="Arial"/>
          <w:snapToGrid w:val="false"/>
          <w:sz w:val="23"/>
          <w:szCs w:val="23"/>
          <w:lang w:eastAsia="en-US"/>
        </w:rPr>
        <w:t xml:space="preserve">na trećoj dražbi, </w:t>
      </w:r>
      <w:r w:rsidR="00220462">
        <w:rPr>
          <w:rFonts w:ascii="Arial" w:hAnsi="Arial" w:cs="Arial"/>
          <w:snapToGrid w:val="false"/>
          <w:sz w:val="23"/>
          <w:szCs w:val="23"/>
          <w:lang w:eastAsia="en-US"/>
        </w:rPr>
        <w:t xml:space="preserve">sukladno odlukama skupštine od 19. veljače 2026., a </w:t>
      </w:r>
      <w:r>
        <w:rPr>
          <w:rFonts w:ascii="Arial" w:hAnsi="Arial" w:cs="Arial"/>
          <w:snapToGrid w:val="false"/>
          <w:sz w:val="23"/>
          <w:szCs w:val="23"/>
          <w:lang w:eastAsia="en-US"/>
        </w:rPr>
        <w:t xml:space="preserve">koja se ima održati </w:t>
      </w:r>
      <w:r w:rsidR="00220462">
        <w:rPr>
          <w:rFonts w:ascii="Arial" w:hAnsi="Arial" w:cs="Arial"/>
          <w:snapToGrid w:val="false"/>
          <w:sz w:val="23"/>
          <w:szCs w:val="23"/>
          <w:lang w:eastAsia="en-US"/>
        </w:rPr>
        <w:t>pod uvjetom da se u roku od 30 dana ne realizira prodaja prema prihvaćeno pismu namjere EKOS CAKES d.o.o.</w:t>
      </w:r>
    </w:p>
    <w:p w:rsidRPr="00130369" w:rsidR="00111C48" w:rsidP="0046479E" w:rsidRDefault="00111C48" w14:paraId="78C27B27" w14:textId="77777777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2765EB" w:rsidP="00061D87" w:rsidRDefault="002765EB" w14:paraId="5A399C3C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7D2CB2" w:rsidP="00061D87" w:rsidRDefault="007D2CB2" w14:paraId="048F3345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7D2CB2" w:rsidP="00061D87" w:rsidRDefault="007D2CB2" w14:paraId="3973E343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7D2CB2" w:rsidP="00061D87" w:rsidRDefault="007D2CB2" w14:paraId="5E863441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7D2CB2" w:rsidP="00061D87" w:rsidRDefault="007D2CB2" w14:paraId="349D0BE5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130369" w:rsidR="007D2CB2" w:rsidP="00061D87" w:rsidRDefault="007D2CB2" w14:paraId="6ED19FAA" w14:textId="77777777">
      <w:pPr>
        <w:widowControl w:val="false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2765EB" w:rsidP="002765EB" w:rsidRDefault="002765EB" w14:paraId="099DEF9B" w14:textId="14053DCA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>Nakon toga, budu</w:t>
      </w:r>
      <w:r w:rsidRPr="00130369">
        <w:rPr>
          <w:rFonts w:hint="eastAsia" w:ascii="Arial" w:hAnsi="Arial" w:cs="Arial"/>
          <w:snapToGrid w:val="false"/>
          <w:sz w:val="23"/>
          <w:szCs w:val="23"/>
          <w:lang w:eastAsia="en-US"/>
        </w:rPr>
        <w:t>ć</w:t>
      </w: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>i da nema daljnjih pitanja ni prijedloga, skupština se zaklju</w:t>
      </w:r>
      <w:r w:rsidRPr="00130369">
        <w:rPr>
          <w:rFonts w:hint="eastAsia" w:ascii="Arial" w:hAnsi="Arial" w:cs="Arial"/>
          <w:snapToGrid w:val="false"/>
          <w:sz w:val="23"/>
          <w:szCs w:val="23"/>
          <w:lang w:eastAsia="en-US"/>
        </w:rPr>
        <w:t>č</w:t>
      </w: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>uje.</w:t>
      </w:r>
    </w:p>
    <w:p w:rsidRPr="00130369" w:rsidR="00220462" w:rsidP="002765EB" w:rsidRDefault="00220462" w14:paraId="28202CA6" w14:textId="77777777">
      <w:pPr>
        <w:widowControl w:val="false"/>
        <w:ind w:firstLine="708"/>
        <w:jc w:val="both"/>
        <w:rPr>
          <w:rFonts w:ascii="Arial" w:hAnsi="Arial" w:cs="Arial"/>
          <w:snapToGrid w:val="false"/>
          <w:sz w:val="23"/>
          <w:szCs w:val="23"/>
          <w:lang w:eastAsia="en-US"/>
        </w:rPr>
      </w:pPr>
    </w:p>
    <w:tbl>
      <w:tblPr>
        <w:tblW w:w="8505" w:type="dxa"/>
        <w:tblInd w:w="-567" w:type="dxa"/>
        <w:tblLayout w:type="fixed"/>
        <w:tblLook w:firstRow="1" w:lastRow="0" w:firstColumn="1" w:lastColumn="0" w:noHBand="0" w:noVBand="1" w:val="04A0"/>
      </w:tblPr>
      <w:tblGrid>
        <w:gridCol w:w="567"/>
        <w:gridCol w:w="1418"/>
        <w:gridCol w:w="1417"/>
        <w:gridCol w:w="1843"/>
        <w:gridCol w:w="1134"/>
        <w:gridCol w:w="992"/>
        <w:gridCol w:w="1134"/>
      </w:tblGrid>
      <w:tr w:rsidRPr="00130369" w:rsidR="00540F08" w:rsidTr="00064333" w14:paraId="184F91D8" w14:textId="77777777">
        <w:trPr>
          <w:trHeight w:val="28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30369" w:rsidR="00540F08" w:rsidP="00DF154B" w:rsidRDefault="00540F08" w14:paraId="0117C3A6" w14:textId="7777777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30369" w:rsidR="00540F08" w:rsidP="00DF154B" w:rsidRDefault="00540F08" w14:paraId="07B96B15" w14:textId="7777777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30369" w:rsidR="00081D8B" w:rsidP="00DF154B" w:rsidRDefault="00081D8B" w14:paraId="6F4DCBCF" w14:textId="76F6A798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30369" w:rsidR="00540F08" w:rsidP="00DF154B" w:rsidRDefault="00540F08" w14:paraId="1690BEF9" w14:textId="7777777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30369" w:rsidR="00540F08" w:rsidP="00DF154B" w:rsidRDefault="00540F08" w14:paraId="49FB0E94" w14:textId="7777777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30369" w:rsidR="00540F08" w:rsidP="00DF154B" w:rsidRDefault="00540F08" w14:paraId="3F6B1F7A" w14:textId="7777777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130369" w:rsidR="00540F08" w:rsidP="00DF154B" w:rsidRDefault="00540F08" w14:paraId="0BA371C0" w14:textId="77777777">
            <w:pPr>
              <w:rPr>
                <w:rFonts w:ascii="Arial" w:hAnsi="Arial" w:cs="Arial"/>
                <w:color w:val="000000"/>
                <w:sz w:val="23"/>
                <w:szCs w:val="23"/>
              </w:rPr>
            </w:pPr>
          </w:p>
        </w:tc>
      </w:tr>
    </w:tbl>
    <w:p w:rsidR="00262944" w:rsidP="00262944" w:rsidRDefault="00B04633" w14:paraId="6D9F9ABE" w14:textId="407CE57F">
      <w:pPr>
        <w:widowControl w:val="false"/>
        <w:jc w:val="center"/>
        <w:rPr>
          <w:rFonts w:ascii="Arial" w:hAnsi="Arial" w:cs="Arial"/>
          <w:snapToGrid w:val="false"/>
          <w:sz w:val="23"/>
          <w:szCs w:val="23"/>
          <w:lang w:eastAsia="en-US"/>
        </w:rPr>
      </w:pP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 xml:space="preserve">Dovršeno u </w:t>
      </w:r>
      <w:r w:rsidR="00220462">
        <w:rPr>
          <w:rFonts w:ascii="Arial" w:hAnsi="Arial" w:cs="Arial"/>
          <w:snapToGrid w:val="false"/>
          <w:sz w:val="23"/>
          <w:szCs w:val="23"/>
          <w:lang w:eastAsia="en-US"/>
        </w:rPr>
        <w:t>11,05</w:t>
      </w:r>
      <w:r w:rsidRPr="00130369" w:rsidR="00217911">
        <w:rPr>
          <w:rFonts w:ascii="Arial" w:hAnsi="Arial" w:cs="Arial"/>
          <w:snapToGrid w:val="false"/>
          <w:sz w:val="23"/>
          <w:szCs w:val="23"/>
          <w:lang w:eastAsia="en-US"/>
        </w:rPr>
        <w:t xml:space="preserve"> </w:t>
      </w:r>
      <w:r w:rsidRPr="00130369" w:rsidR="00262944">
        <w:rPr>
          <w:rFonts w:ascii="Arial" w:hAnsi="Arial" w:cs="Arial"/>
          <w:snapToGrid w:val="false"/>
          <w:sz w:val="23"/>
          <w:szCs w:val="23"/>
          <w:lang w:eastAsia="en-US"/>
        </w:rPr>
        <w:t>sati</w:t>
      </w:r>
    </w:p>
    <w:p w:rsidR="00220462" w:rsidP="00262944" w:rsidRDefault="00220462" w14:paraId="127D160D" w14:textId="77777777">
      <w:pPr>
        <w:widowControl w:val="false"/>
        <w:jc w:val="center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130369" w:rsidR="00220462" w:rsidP="00262944" w:rsidRDefault="00220462" w14:paraId="2BE3245E" w14:textId="77777777">
      <w:pPr>
        <w:widowControl w:val="false"/>
        <w:jc w:val="center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130369" w:rsidR="00993DDB" w:rsidP="00262944" w:rsidRDefault="00993DDB" w14:paraId="4CBDBE4C" w14:textId="77777777">
      <w:pPr>
        <w:widowControl w:val="false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04748D" w:rsidP="00262944" w:rsidRDefault="00262944" w14:paraId="6A53ACC9" w14:textId="56C3E4D5">
      <w:pPr>
        <w:widowControl w:val="false"/>
        <w:rPr>
          <w:rFonts w:ascii="Arial" w:hAnsi="Arial" w:cs="Arial"/>
          <w:snapToGrid w:val="false"/>
          <w:sz w:val="23"/>
          <w:szCs w:val="23"/>
          <w:lang w:eastAsia="en-US"/>
        </w:rPr>
      </w:pP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>Zapisničar:</w:t>
      </w: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ab/>
      </w: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ab/>
      </w: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ab/>
        <w:t xml:space="preserve">           Stečajni sudac:</w:t>
      </w: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ab/>
      </w: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ab/>
        <w:t xml:space="preserve">    </w:t>
      </w:r>
      <w:r w:rsidRPr="00130369" w:rsidR="0004748D">
        <w:rPr>
          <w:rFonts w:ascii="Arial" w:hAnsi="Arial" w:cs="Arial"/>
          <w:snapToGrid w:val="false"/>
          <w:sz w:val="23"/>
          <w:szCs w:val="23"/>
          <w:lang w:eastAsia="en-US"/>
        </w:rPr>
        <w:t>Stečajni upravitelj:</w:t>
      </w:r>
    </w:p>
    <w:p w:rsidRPr="00130369" w:rsidR="00220462" w:rsidP="00262944" w:rsidRDefault="00220462" w14:paraId="342E95B3" w14:textId="77777777">
      <w:pPr>
        <w:widowControl w:val="false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130369" w:rsidR="0004748D" w:rsidP="00262944" w:rsidRDefault="0004748D" w14:paraId="27187CE1" w14:textId="77777777">
      <w:pPr>
        <w:widowControl w:val="false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130369" w:rsidR="0004748D" w:rsidP="00262944" w:rsidRDefault="0004748D" w14:paraId="717B7FC1" w14:textId="77777777">
      <w:pPr>
        <w:widowControl w:val="false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130369" w:rsidR="0004748D" w:rsidP="00262944" w:rsidRDefault="0004748D" w14:paraId="29E0FBE9" w14:textId="77777777">
      <w:pPr>
        <w:widowControl w:val="false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Pr="00130369" w:rsidR="0004748D" w:rsidP="00262944" w:rsidRDefault="0004748D" w14:paraId="1117ABAB" w14:textId="77777777">
      <w:pPr>
        <w:widowControl w:val="false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262944" w:rsidP="00262944" w:rsidRDefault="0004748D" w14:paraId="54218242" w14:textId="77777777">
      <w:pPr>
        <w:widowControl w:val="false"/>
        <w:rPr>
          <w:rFonts w:ascii="Arial" w:hAnsi="Arial" w:cs="Arial"/>
          <w:snapToGrid w:val="false"/>
          <w:sz w:val="23"/>
          <w:szCs w:val="23"/>
          <w:lang w:eastAsia="en-US"/>
        </w:rPr>
      </w:pPr>
      <w:r w:rsidRPr="00130369">
        <w:rPr>
          <w:rFonts w:ascii="Arial" w:hAnsi="Arial" w:cs="Arial"/>
          <w:snapToGrid w:val="false"/>
          <w:sz w:val="23"/>
          <w:szCs w:val="23"/>
          <w:lang w:eastAsia="en-US"/>
        </w:rPr>
        <w:t>Stečajni vjerovnici</w:t>
      </w:r>
      <w:r w:rsidRPr="00130369" w:rsidR="00262944">
        <w:rPr>
          <w:rFonts w:ascii="Arial" w:hAnsi="Arial" w:cs="Arial"/>
          <w:snapToGrid w:val="false"/>
          <w:sz w:val="23"/>
          <w:szCs w:val="23"/>
          <w:lang w:eastAsia="en-US"/>
        </w:rPr>
        <w:t>:</w:t>
      </w:r>
    </w:p>
    <w:p w:rsidR="00D7203F" w:rsidP="00262944" w:rsidRDefault="00D7203F" w14:paraId="77320A64" w14:textId="77777777">
      <w:pPr>
        <w:widowControl w:val="false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D7203F" w:rsidP="00262944" w:rsidRDefault="00D7203F" w14:paraId="15D34206" w14:textId="77777777">
      <w:pPr>
        <w:widowControl w:val="false"/>
        <w:rPr>
          <w:rFonts w:ascii="Arial" w:hAnsi="Arial" w:cs="Arial"/>
          <w:snapToGrid w:val="false"/>
          <w:sz w:val="23"/>
          <w:szCs w:val="23"/>
          <w:lang w:eastAsia="en-US"/>
        </w:rPr>
      </w:pPr>
    </w:p>
    <w:p w:rsidR="00D7203F" w:rsidP="00262944" w:rsidRDefault="00D7203F" w14:paraId="4D0EFE13" w14:textId="77777777">
      <w:pPr>
        <w:widowControl w:val="false"/>
        <w:rPr>
          <w:rFonts w:ascii="Arial" w:hAnsi="Arial" w:cs="Arial"/>
          <w:snapToGrid w:val="false"/>
          <w:sz w:val="23"/>
          <w:szCs w:val="23"/>
          <w:lang w:eastAsia="en-US"/>
        </w:rPr>
      </w:pPr>
    </w:p>
    <w:sectPr w:rsidR="00D7203F" w:rsidSect="00327DCE">
      <w:headerReference w:type="even" r:id="rId9"/>
      <w:headerReference w:type="default" r:id="rId10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73E9" w:rsidRDefault="00E073E9" w14:paraId="17065332" w14:textId="77777777">
      <w:r>
        <w:separator/>
      </w:r>
    </w:p>
  </w:endnote>
  <w:endnote w:type="continuationSeparator" w:id="0">
    <w:p w:rsidR="00E073E9" w:rsidRDefault="00E073E9" w14:paraId="1DB754F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73E9" w:rsidRDefault="00E073E9" w14:paraId="04C119A4" w14:textId="77777777">
      <w:r>
        <w:separator/>
      </w:r>
    </w:p>
  </w:footnote>
  <w:footnote w:type="continuationSeparator" w:id="0">
    <w:p w:rsidR="00E073E9" w:rsidRDefault="00E073E9" w14:paraId="702FEE0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02F0" w:rsidP="00A96951" w:rsidRDefault="00D602F0" w14:paraId="42C22D9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02F0" w:rsidRDefault="00D602F0" w14:paraId="2E5B937B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1457C" w:rsidR="00D602F0" w:rsidP="00A96951" w:rsidRDefault="00D602F0" w14:paraId="494DB155" w14:textId="5136180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E1457C">
      <w:rPr>
        <w:rStyle w:val="Brojstranice"/>
        <w:rFonts w:ascii="Arial" w:hAnsi="Arial" w:cs="Arial"/>
      </w:rPr>
      <w:fldChar w:fldCharType="begin"/>
    </w:r>
    <w:r w:rsidRPr="00E1457C">
      <w:rPr>
        <w:rStyle w:val="Brojstranice"/>
        <w:rFonts w:ascii="Arial" w:hAnsi="Arial" w:cs="Arial"/>
      </w:rPr>
      <w:instrText xml:space="preserve">PAGE  </w:instrText>
    </w:r>
    <w:r w:rsidRPr="00E1457C">
      <w:rPr>
        <w:rStyle w:val="Brojstranice"/>
        <w:rFonts w:ascii="Arial" w:hAnsi="Arial" w:cs="Arial"/>
      </w:rPr>
      <w:fldChar w:fldCharType="separate"/>
    </w:r>
    <w:r w:rsidR="00220462">
      <w:rPr>
        <w:rStyle w:val="Brojstranice"/>
        <w:rFonts w:ascii="Arial" w:hAnsi="Arial" w:cs="Arial"/>
        <w:noProof/>
      </w:rPr>
      <w:t>6</w:t>
    </w:r>
    <w:r w:rsidRPr="00E1457C">
      <w:rPr>
        <w:rStyle w:val="Brojstranice"/>
        <w:rFonts w:ascii="Arial" w:hAnsi="Arial" w:cs="Arial"/>
      </w:rPr>
      <w:fldChar w:fldCharType="end"/>
    </w:r>
  </w:p>
  <w:p w:rsidR="00D602F0" w:rsidRDefault="00D602F0" w14:paraId="4498F04E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AB5B23"/>
    <w:multiLevelType w:val="hybridMultilevel"/>
    <w:tmpl w:val="6778F2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A2216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A72664"/>
    <w:multiLevelType w:val="hybridMultilevel"/>
    <w:tmpl w:val="948E877C"/>
    <w:lvl w:ilvl="0" w:tplc="EFE4BD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7E7D0F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E90B07"/>
    <w:multiLevelType w:val="hybridMultilevel"/>
    <w:tmpl w:val="2E700C3A"/>
    <w:lvl w:ilvl="0" w:tplc="72185CB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b/>
      </w:r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3F149AA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F6644"/>
    <w:multiLevelType w:val="hybridMultilevel"/>
    <w:tmpl w:val="4E8E298E"/>
    <w:lvl w:ilvl="0" w:tplc="56D24A0E">
      <w:numFmt w:val="bullet"/>
      <w:lvlText w:val="-"/>
      <w:lvlJc w:val="left"/>
      <w:pPr>
        <w:ind w:left="502" w:hanging="360"/>
      </w:pPr>
      <w:rPr>
        <w:rFonts w:hint="default" w:ascii="Calibri" w:hAnsi="Calibri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18227F0D"/>
    <w:multiLevelType w:val="hybridMultilevel"/>
    <w:tmpl w:val="921E1D6E"/>
    <w:lvl w:ilvl="0" w:tplc="E1CAA104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826216A"/>
    <w:multiLevelType w:val="hybridMultilevel"/>
    <w:tmpl w:val="0C044F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E2E08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3806B1"/>
    <w:multiLevelType w:val="hybridMultilevel"/>
    <w:tmpl w:val="E446F43E"/>
    <w:lvl w:ilvl="0" w:tplc="5D667B2C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A8475AA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673010"/>
    <w:multiLevelType w:val="hybridMultilevel"/>
    <w:tmpl w:val="4D36A752"/>
    <w:lvl w:ilvl="0" w:tplc="DE121692">
      <w:start w:val="2"/>
      <w:numFmt w:val="bullet"/>
      <w:lvlText w:val="-"/>
      <w:lvlJc w:val="left"/>
      <w:pPr>
        <w:ind w:left="1060" w:hanging="360"/>
      </w:pPr>
      <w:rPr>
        <w:rFonts w:hint="default" w:ascii="Times New Roman" w:hAnsi="Times New Roman" w:eastAsia="Times New Roman" w:cs="Times New Roman"/>
      </w:rPr>
    </w:lvl>
    <w:lvl w:ilvl="1" w:tplc="08090003" w:tentative="true">
      <w:start w:val="1"/>
      <w:numFmt w:val="bullet"/>
      <w:lvlText w:val="o"/>
      <w:lvlJc w:val="left"/>
      <w:pPr>
        <w:ind w:left="1780" w:hanging="360"/>
      </w:pPr>
      <w:rPr>
        <w:rFonts w:hint="default" w:ascii="Courier New" w:hAnsi="Courier New" w:cs="Courier New"/>
      </w:rPr>
    </w:lvl>
    <w:lvl w:ilvl="2" w:tplc="08090005" w:tentative="true">
      <w:start w:val="1"/>
      <w:numFmt w:val="bullet"/>
      <w:lvlText w:val=""/>
      <w:lvlJc w:val="left"/>
      <w:pPr>
        <w:ind w:left="2500" w:hanging="360"/>
      </w:pPr>
      <w:rPr>
        <w:rFonts w:hint="default" w:ascii="Wingdings" w:hAnsi="Wingdings"/>
      </w:rPr>
    </w:lvl>
    <w:lvl w:ilvl="3" w:tplc="08090001" w:tentative="true">
      <w:start w:val="1"/>
      <w:numFmt w:val="bullet"/>
      <w:lvlText w:val=""/>
      <w:lvlJc w:val="left"/>
      <w:pPr>
        <w:ind w:left="3220" w:hanging="360"/>
      </w:pPr>
      <w:rPr>
        <w:rFonts w:hint="default" w:ascii="Symbol" w:hAnsi="Symbol"/>
      </w:rPr>
    </w:lvl>
    <w:lvl w:ilvl="4" w:tplc="08090003" w:tentative="true">
      <w:start w:val="1"/>
      <w:numFmt w:val="bullet"/>
      <w:lvlText w:val="o"/>
      <w:lvlJc w:val="left"/>
      <w:pPr>
        <w:ind w:left="3940" w:hanging="360"/>
      </w:pPr>
      <w:rPr>
        <w:rFonts w:hint="default" w:ascii="Courier New" w:hAnsi="Courier New" w:cs="Courier New"/>
      </w:rPr>
    </w:lvl>
    <w:lvl w:ilvl="5" w:tplc="08090005" w:tentative="true">
      <w:start w:val="1"/>
      <w:numFmt w:val="bullet"/>
      <w:lvlText w:val=""/>
      <w:lvlJc w:val="left"/>
      <w:pPr>
        <w:ind w:left="4660" w:hanging="360"/>
      </w:pPr>
      <w:rPr>
        <w:rFonts w:hint="default" w:ascii="Wingdings" w:hAnsi="Wingdings"/>
      </w:rPr>
    </w:lvl>
    <w:lvl w:ilvl="6" w:tplc="08090001" w:tentative="true">
      <w:start w:val="1"/>
      <w:numFmt w:val="bullet"/>
      <w:lvlText w:val=""/>
      <w:lvlJc w:val="left"/>
      <w:pPr>
        <w:ind w:left="5380" w:hanging="360"/>
      </w:pPr>
      <w:rPr>
        <w:rFonts w:hint="default" w:ascii="Symbol" w:hAnsi="Symbol"/>
      </w:rPr>
    </w:lvl>
    <w:lvl w:ilvl="7" w:tplc="08090003" w:tentative="true">
      <w:start w:val="1"/>
      <w:numFmt w:val="bullet"/>
      <w:lvlText w:val="o"/>
      <w:lvlJc w:val="left"/>
      <w:pPr>
        <w:ind w:left="6100" w:hanging="360"/>
      </w:pPr>
      <w:rPr>
        <w:rFonts w:hint="default" w:ascii="Courier New" w:hAnsi="Courier New" w:cs="Courier New"/>
      </w:rPr>
    </w:lvl>
    <w:lvl w:ilvl="8" w:tplc="08090005" w:tentative="true">
      <w:start w:val="1"/>
      <w:numFmt w:val="bullet"/>
      <w:lvlText w:val=""/>
      <w:lvlJc w:val="left"/>
      <w:pPr>
        <w:ind w:left="6820" w:hanging="360"/>
      </w:pPr>
      <w:rPr>
        <w:rFonts w:hint="default" w:ascii="Wingdings" w:hAnsi="Wingdings"/>
      </w:rPr>
    </w:lvl>
  </w:abstractNum>
  <w:abstractNum w:abstractNumId="13">
    <w:nsid w:val="1FEB38D1"/>
    <w:multiLevelType w:val="hybridMultilevel"/>
    <w:tmpl w:val="091A667E"/>
    <w:lvl w:ilvl="0" w:tplc="06F43008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6D72E2C"/>
    <w:multiLevelType w:val="hybridMultilevel"/>
    <w:tmpl w:val="2B723854"/>
    <w:lvl w:ilvl="0" w:tplc="D1ECE9A6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5">
    <w:nsid w:val="27A22179"/>
    <w:multiLevelType w:val="hybridMultilevel"/>
    <w:tmpl w:val="9C2A85AE"/>
    <w:lvl w:ilvl="0" w:tplc="752ED7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28406A47"/>
    <w:multiLevelType w:val="hybridMultilevel"/>
    <w:tmpl w:val="8F38D162"/>
    <w:lvl w:ilvl="0" w:tplc="4634CFB2">
      <w:start w:val="1"/>
      <w:numFmt w:val="bullet"/>
      <w:lvlText w:val="-"/>
      <w:lvlJc w:val="left"/>
      <w:pPr>
        <w:tabs>
          <w:tab w:val="num" w:pos="1210"/>
        </w:tabs>
        <w:ind w:left="121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7">
    <w:nsid w:val="29100C49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D14AA1"/>
    <w:multiLevelType w:val="hybridMultilevel"/>
    <w:tmpl w:val="EDE03282"/>
    <w:lvl w:ilvl="0" w:tplc="E31641C0">
      <w:start w:val="2"/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9">
    <w:nsid w:val="2D334B73"/>
    <w:multiLevelType w:val="hybridMultilevel"/>
    <w:tmpl w:val="B6E629DC"/>
    <w:lvl w:ilvl="0" w:tplc="1CF079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1">
    <w:nsid w:val="389E49D9"/>
    <w:multiLevelType w:val="hybridMultilevel"/>
    <w:tmpl w:val="81AC011C"/>
    <w:lvl w:ilvl="0" w:tplc="D5A8382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9E1BB8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0D45F8"/>
    <w:multiLevelType w:val="hybridMultilevel"/>
    <w:tmpl w:val="EABCB9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2105D5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A64E21"/>
    <w:multiLevelType w:val="hybridMultilevel"/>
    <w:tmpl w:val="60A6268E"/>
    <w:lvl w:ilvl="0" w:tplc="4F444564">
      <w:start w:val="2"/>
      <w:numFmt w:val="bullet"/>
      <w:lvlText w:val="-"/>
      <w:lvlJc w:val="left"/>
      <w:pPr>
        <w:ind w:left="1494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6">
    <w:nsid w:val="4FE01061"/>
    <w:multiLevelType w:val="hybridMultilevel"/>
    <w:tmpl w:val="6DD277D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EB354D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602CC7"/>
    <w:multiLevelType w:val="hybridMultilevel"/>
    <w:tmpl w:val="087CC56E"/>
    <w:lvl w:ilvl="0" w:tplc="438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DB7821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DB1E3E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6661C"/>
    <w:multiLevelType w:val="hybridMultilevel"/>
    <w:tmpl w:val="C56A1F26"/>
    <w:lvl w:ilvl="0" w:tplc="C05636BA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64CA5A78"/>
    <w:multiLevelType w:val="hybridMultilevel"/>
    <w:tmpl w:val="7EDC66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412784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241847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B319F1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2E2766"/>
    <w:multiLevelType w:val="hybridMultilevel"/>
    <w:tmpl w:val="85CA14D0"/>
    <w:lvl w:ilvl="0" w:tplc="9BB2AB3A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7">
    <w:nsid w:val="7DAB5595"/>
    <w:multiLevelType w:val="hybridMultilevel"/>
    <w:tmpl w:val="23BC3C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3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29"/>
  </w:num>
  <w:num w:numId="7">
    <w:abstractNumId w:val="33"/>
  </w:num>
  <w:num w:numId="8">
    <w:abstractNumId w:val="4"/>
  </w:num>
  <w:num w:numId="9">
    <w:abstractNumId w:val="35"/>
  </w:num>
  <w:num w:numId="10">
    <w:abstractNumId w:val="30"/>
  </w:num>
  <w:num w:numId="11">
    <w:abstractNumId w:val="34"/>
  </w:num>
  <w:num w:numId="12">
    <w:abstractNumId w:val="3"/>
  </w:num>
  <w:num w:numId="13">
    <w:abstractNumId w:val="37"/>
  </w:num>
  <w:num w:numId="14">
    <w:abstractNumId w:val="1"/>
  </w:num>
  <w:num w:numId="15">
    <w:abstractNumId w:val="27"/>
  </w:num>
  <w:num w:numId="16">
    <w:abstractNumId w:val="11"/>
  </w:num>
  <w:num w:numId="17">
    <w:abstractNumId w:val="24"/>
  </w:num>
  <w:num w:numId="18">
    <w:abstractNumId w:val="5"/>
  </w:num>
  <w:num w:numId="19">
    <w:abstractNumId w:val="22"/>
  </w:num>
  <w:num w:numId="20">
    <w:abstractNumId w:val="9"/>
  </w:num>
  <w:num w:numId="21">
    <w:abstractNumId w:val="17"/>
  </w:num>
  <w:num w:numId="22">
    <w:abstractNumId w:val="6"/>
  </w:num>
  <w:num w:numId="23">
    <w:abstractNumId w:val="32"/>
  </w:num>
  <w:num w:numId="24">
    <w:abstractNumId w:val="26"/>
  </w:num>
  <w:num w:numId="25">
    <w:abstractNumId w:val="8"/>
  </w:num>
  <w:num w:numId="26">
    <w:abstractNumId w:val="28"/>
  </w:num>
  <w:num w:numId="27">
    <w:abstractNumId w:val="0"/>
  </w:num>
  <w:num w:numId="28">
    <w:abstractNumId w:val="12"/>
  </w:num>
  <w:num w:numId="29">
    <w:abstractNumId w:val="13"/>
  </w:num>
  <w:num w:numId="30">
    <w:abstractNumId w:val="14"/>
  </w:num>
  <w:num w:numId="31">
    <w:abstractNumId w:val="21"/>
  </w:num>
  <w:num w:numId="32">
    <w:abstractNumId w:val="18"/>
  </w:num>
  <w:num w:numId="33">
    <w:abstractNumId w:val="23"/>
  </w:num>
  <w:num w:numId="34">
    <w:abstractNumId w:val="7"/>
  </w:num>
  <w:num w:numId="35">
    <w:abstractNumId w:val="25"/>
  </w:num>
  <w:num w:numId="36">
    <w:abstractNumId w:val="15"/>
  </w:num>
  <w:num w:numId="37">
    <w:abstractNumId w:val="2"/>
  </w:num>
  <w:num w:numId="38">
    <w:abstractNumId w:val="16"/>
  </w:num>
  <w:num w:numId="39">
    <w:abstractNumId w:val="3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8EC"/>
    <w:rsid w:val="00001D3F"/>
    <w:rsid w:val="000030A6"/>
    <w:rsid w:val="00004300"/>
    <w:rsid w:val="00030936"/>
    <w:rsid w:val="000317CC"/>
    <w:rsid w:val="00035AE0"/>
    <w:rsid w:val="00044FE0"/>
    <w:rsid w:val="0004748D"/>
    <w:rsid w:val="000500FE"/>
    <w:rsid w:val="00061D87"/>
    <w:rsid w:val="00062D9D"/>
    <w:rsid w:val="00064333"/>
    <w:rsid w:val="0006459E"/>
    <w:rsid w:val="00064A1A"/>
    <w:rsid w:val="000749F3"/>
    <w:rsid w:val="000766B0"/>
    <w:rsid w:val="0008183A"/>
    <w:rsid w:val="00081D8B"/>
    <w:rsid w:val="00084F52"/>
    <w:rsid w:val="0009704F"/>
    <w:rsid w:val="000B0805"/>
    <w:rsid w:val="000B1AF1"/>
    <w:rsid w:val="000B2118"/>
    <w:rsid w:val="000C21A3"/>
    <w:rsid w:val="000D5F10"/>
    <w:rsid w:val="000F110F"/>
    <w:rsid w:val="000F39E0"/>
    <w:rsid w:val="00105305"/>
    <w:rsid w:val="00105AAD"/>
    <w:rsid w:val="001115E0"/>
    <w:rsid w:val="00111C48"/>
    <w:rsid w:val="0012261E"/>
    <w:rsid w:val="00130369"/>
    <w:rsid w:val="001322B2"/>
    <w:rsid w:val="00142595"/>
    <w:rsid w:val="001428D1"/>
    <w:rsid w:val="001447B8"/>
    <w:rsid w:val="00146AC5"/>
    <w:rsid w:val="00154C28"/>
    <w:rsid w:val="001662D9"/>
    <w:rsid w:val="00170A6A"/>
    <w:rsid w:val="00174533"/>
    <w:rsid w:val="00180919"/>
    <w:rsid w:val="00182939"/>
    <w:rsid w:val="001846B3"/>
    <w:rsid w:val="0018651F"/>
    <w:rsid w:val="00196794"/>
    <w:rsid w:val="001A1666"/>
    <w:rsid w:val="001A2526"/>
    <w:rsid w:val="001B677D"/>
    <w:rsid w:val="001C3D13"/>
    <w:rsid w:val="001C604A"/>
    <w:rsid w:val="001D4D6D"/>
    <w:rsid w:val="001D5D8B"/>
    <w:rsid w:val="001F0B73"/>
    <w:rsid w:val="00200C80"/>
    <w:rsid w:val="002128D7"/>
    <w:rsid w:val="00217911"/>
    <w:rsid w:val="0021798D"/>
    <w:rsid w:val="00220462"/>
    <w:rsid w:val="0022324C"/>
    <w:rsid w:val="00231445"/>
    <w:rsid w:val="002327F4"/>
    <w:rsid w:val="00234209"/>
    <w:rsid w:val="00235911"/>
    <w:rsid w:val="00240A00"/>
    <w:rsid w:val="00241C44"/>
    <w:rsid w:val="0024613A"/>
    <w:rsid w:val="002523BC"/>
    <w:rsid w:val="00254D1A"/>
    <w:rsid w:val="00262944"/>
    <w:rsid w:val="002633E4"/>
    <w:rsid w:val="00263E54"/>
    <w:rsid w:val="00264FA4"/>
    <w:rsid w:val="0027486B"/>
    <w:rsid w:val="00275550"/>
    <w:rsid w:val="002765EB"/>
    <w:rsid w:val="00286A54"/>
    <w:rsid w:val="00287BEC"/>
    <w:rsid w:val="002A4CD5"/>
    <w:rsid w:val="002A60B3"/>
    <w:rsid w:val="002C68BC"/>
    <w:rsid w:val="002E1112"/>
    <w:rsid w:val="002F03E0"/>
    <w:rsid w:val="002F7E7D"/>
    <w:rsid w:val="00302DC2"/>
    <w:rsid w:val="00302F15"/>
    <w:rsid w:val="00313FE4"/>
    <w:rsid w:val="0032036D"/>
    <w:rsid w:val="00325C95"/>
    <w:rsid w:val="00327DCE"/>
    <w:rsid w:val="00331553"/>
    <w:rsid w:val="0034359C"/>
    <w:rsid w:val="003474A4"/>
    <w:rsid w:val="003513EA"/>
    <w:rsid w:val="003854D0"/>
    <w:rsid w:val="00387BEE"/>
    <w:rsid w:val="00390FFC"/>
    <w:rsid w:val="00397C01"/>
    <w:rsid w:val="003A1E4E"/>
    <w:rsid w:val="003A4BEA"/>
    <w:rsid w:val="003D079E"/>
    <w:rsid w:val="003D4255"/>
    <w:rsid w:val="003E4324"/>
    <w:rsid w:val="003E54C6"/>
    <w:rsid w:val="003E740D"/>
    <w:rsid w:val="003F6080"/>
    <w:rsid w:val="004022B3"/>
    <w:rsid w:val="0040280E"/>
    <w:rsid w:val="00402E4D"/>
    <w:rsid w:val="00404C70"/>
    <w:rsid w:val="00412535"/>
    <w:rsid w:val="00413278"/>
    <w:rsid w:val="004309CC"/>
    <w:rsid w:val="00443377"/>
    <w:rsid w:val="004454F5"/>
    <w:rsid w:val="00461D19"/>
    <w:rsid w:val="00464020"/>
    <w:rsid w:val="0046479A"/>
    <w:rsid w:val="0046479E"/>
    <w:rsid w:val="00483BBF"/>
    <w:rsid w:val="00490558"/>
    <w:rsid w:val="00490E88"/>
    <w:rsid w:val="004911DE"/>
    <w:rsid w:val="00494DB5"/>
    <w:rsid w:val="00495446"/>
    <w:rsid w:val="004A6B78"/>
    <w:rsid w:val="004C000D"/>
    <w:rsid w:val="004C3FC5"/>
    <w:rsid w:val="004D44D5"/>
    <w:rsid w:val="004F0698"/>
    <w:rsid w:val="004F1EE3"/>
    <w:rsid w:val="004F3877"/>
    <w:rsid w:val="004F3B4E"/>
    <w:rsid w:val="00511533"/>
    <w:rsid w:val="00520616"/>
    <w:rsid w:val="00530696"/>
    <w:rsid w:val="00532102"/>
    <w:rsid w:val="00536F09"/>
    <w:rsid w:val="0053787C"/>
    <w:rsid w:val="00540F08"/>
    <w:rsid w:val="005411A7"/>
    <w:rsid w:val="005556DE"/>
    <w:rsid w:val="005623B8"/>
    <w:rsid w:val="005748F1"/>
    <w:rsid w:val="00582F97"/>
    <w:rsid w:val="005A56C6"/>
    <w:rsid w:val="005B4741"/>
    <w:rsid w:val="005D2199"/>
    <w:rsid w:val="005D2DF3"/>
    <w:rsid w:val="005E1AB6"/>
    <w:rsid w:val="005F6826"/>
    <w:rsid w:val="0062173F"/>
    <w:rsid w:val="006251B8"/>
    <w:rsid w:val="006256D4"/>
    <w:rsid w:val="00627BFB"/>
    <w:rsid w:val="006309CB"/>
    <w:rsid w:val="00632201"/>
    <w:rsid w:val="00632F02"/>
    <w:rsid w:val="006368D7"/>
    <w:rsid w:val="00636F11"/>
    <w:rsid w:val="00640B18"/>
    <w:rsid w:val="006626BE"/>
    <w:rsid w:val="0067537F"/>
    <w:rsid w:val="00680691"/>
    <w:rsid w:val="006A37A1"/>
    <w:rsid w:val="006B02E5"/>
    <w:rsid w:val="006B4AD6"/>
    <w:rsid w:val="006C01AC"/>
    <w:rsid w:val="006C1202"/>
    <w:rsid w:val="006D188D"/>
    <w:rsid w:val="006D57AD"/>
    <w:rsid w:val="006E07DA"/>
    <w:rsid w:val="006E5535"/>
    <w:rsid w:val="006E6E8D"/>
    <w:rsid w:val="006F2B11"/>
    <w:rsid w:val="00701C78"/>
    <w:rsid w:val="00704839"/>
    <w:rsid w:val="00704DBD"/>
    <w:rsid w:val="0071193F"/>
    <w:rsid w:val="00712099"/>
    <w:rsid w:val="00713A2E"/>
    <w:rsid w:val="00730BA3"/>
    <w:rsid w:val="00736BC6"/>
    <w:rsid w:val="00737994"/>
    <w:rsid w:val="007415E6"/>
    <w:rsid w:val="00741EE7"/>
    <w:rsid w:val="00752387"/>
    <w:rsid w:val="00756C16"/>
    <w:rsid w:val="00763AFE"/>
    <w:rsid w:val="00767ADA"/>
    <w:rsid w:val="00784F5E"/>
    <w:rsid w:val="00785545"/>
    <w:rsid w:val="007860F8"/>
    <w:rsid w:val="00797100"/>
    <w:rsid w:val="00797698"/>
    <w:rsid w:val="007A27EE"/>
    <w:rsid w:val="007A5A9C"/>
    <w:rsid w:val="007D2CB2"/>
    <w:rsid w:val="007E77F4"/>
    <w:rsid w:val="007F7321"/>
    <w:rsid w:val="008204E6"/>
    <w:rsid w:val="00836363"/>
    <w:rsid w:val="00840B5F"/>
    <w:rsid w:val="008516BF"/>
    <w:rsid w:val="0085747D"/>
    <w:rsid w:val="00867027"/>
    <w:rsid w:val="008708A3"/>
    <w:rsid w:val="008748D6"/>
    <w:rsid w:val="00874EE3"/>
    <w:rsid w:val="008752C8"/>
    <w:rsid w:val="008A04AF"/>
    <w:rsid w:val="008A25BB"/>
    <w:rsid w:val="008A3E2B"/>
    <w:rsid w:val="008C119A"/>
    <w:rsid w:val="008E1F1C"/>
    <w:rsid w:val="008F1A2E"/>
    <w:rsid w:val="008F1A9C"/>
    <w:rsid w:val="008F56BD"/>
    <w:rsid w:val="008F745B"/>
    <w:rsid w:val="00900CC5"/>
    <w:rsid w:val="009107B6"/>
    <w:rsid w:val="0091368F"/>
    <w:rsid w:val="009173A0"/>
    <w:rsid w:val="009216C3"/>
    <w:rsid w:val="00923A84"/>
    <w:rsid w:val="00951348"/>
    <w:rsid w:val="00960399"/>
    <w:rsid w:val="00962461"/>
    <w:rsid w:val="00964829"/>
    <w:rsid w:val="00977A97"/>
    <w:rsid w:val="009822D6"/>
    <w:rsid w:val="00993B5D"/>
    <w:rsid w:val="00993DDB"/>
    <w:rsid w:val="00994E27"/>
    <w:rsid w:val="009951D5"/>
    <w:rsid w:val="009A1ECC"/>
    <w:rsid w:val="009A48D3"/>
    <w:rsid w:val="009A4FD4"/>
    <w:rsid w:val="009A7F11"/>
    <w:rsid w:val="009B1036"/>
    <w:rsid w:val="009B28C5"/>
    <w:rsid w:val="009C0F89"/>
    <w:rsid w:val="009D1BF8"/>
    <w:rsid w:val="009D56EB"/>
    <w:rsid w:val="009F05E4"/>
    <w:rsid w:val="009F2DD3"/>
    <w:rsid w:val="009F3279"/>
    <w:rsid w:val="00A04448"/>
    <w:rsid w:val="00A109FD"/>
    <w:rsid w:val="00A11016"/>
    <w:rsid w:val="00A26DA5"/>
    <w:rsid w:val="00A278D7"/>
    <w:rsid w:val="00A27A92"/>
    <w:rsid w:val="00A31C97"/>
    <w:rsid w:val="00A36205"/>
    <w:rsid w:val="00A413CE"/>
    <w:rsid w:val="00A47910"/>
    <w:rsid w:val="00A53025"/>
    <w:rsid w:val="00A559BD"/>
    <w:rsid w:val="00A63297"/>
    <w:rsid w:val="00A63B33"/>
    <w:rsid w:val="00A665EF"/>
    <w:rsid w:val="00A7312D"/>
    <w:rsid w:val="00A744AB"/>
    <w:rsid w:val="00A756E6"/>
    <w:rsid w:val="00A87A6D"/>
    <w:rsid w:val="00A92883"/>
    <w:rsid w:val="00A95DC6"/>
    <w:rsid w:val="00A96951"/>
    <w:rsid w:val="00AB412F"/>
    <w:rsid w:val="00AB69B3"/>
    <w:rsid w:val="00AC09E5"/>
    <w:rsid w:val="00AD053B"/>
    <w:rsid w:val="00AE5C37"/>
    <w:rsid w:val="00AF4635"/>
    <w:rsid w:val="00AF496C"/>
    <w:rsid w:val="00AF63E3"/>
    <w:rsid w:val="00AF6A76"/>
    <w:rsid w:val="00AF7415"/>
    <w:rsid w:val="00B02C63"/>
    <w:rsid w:val="00B04633"/>
    <w:rsid w:val="00B04FCC"/>
    <w:rsid w:val="00B0603E"/>
    <w:rsid w:val="00B143E3"/>
    <w:rsid w:val="00B20E9F"/>
    <w:rsid w:val="00B215BC"/>
    <w:rsid w:val="00B46730"/>
    <w:rsid w:val="00B50925"/>
    <w:rsid w:val="00B51204"/>
    <w:rsid w:val="00B75373"/>
    <w:rsid w:val="00B77FD3"/>
    <w:rsid w:val="00B87386"/>
    <w:rsid w:val="00B9020E"/>
    <w:rsid w:val="00B92877"/>
    <w:rsid w:val="00B94C79"/>
    <w:rsid w:val="00BB5F4B"/>
    <w:rsid w:val="00BC64DE"/>
    <w:rsid w:val="00BC6772"/>
    <w:rsid w:val="00BC6A14"/>
    <w:rsid w:val="00BF2B39"/>
    <w:rsid w:val="00BF4D25"/>
    <w:rsid w:val="00C01973"/>
    <w:rsid w:val="00C05A78"/>
    <w:rsid w:val="00C06336"/>
    <w:rsid w:val="00C11B6F"/>
    <w:rsid w:val="00C1271D"/>
    <w:rsid w:val="00C17242"/>
    <w:rsid w:val="00C230AF"/>
    <w:rsid w:val="00C24ACD"/>
    <w:rsid w:val="00C37459"/>
    <w:rsid w:val="00C75FB7"/>
    <w:rsid w:val="00C76914"/>
    <w:rsid w:val="00C84E22"/>
    <w:rsid w:val="00CB2889"/>
    <w:rsid w:val="00CC46B0"/>
    <w:rsid w:val="00CE063E"/>
    <w:rsid w:val="00CE0E73"/>
    <w:rsid w:val="00D026F6"/>
    <w:rsid w:val="00D04657"/>
    <w:rsid w:val="00D108EC"/>
    <w:rsid w:val="00D11974"/>
    <w:rsid w:val="00D309D3"/>
    <w:rsid w:val="00D33446"/>
    <w:rsid w:val="00D4293B"/>
    <w:rsid w:val="00D54D84"/>
    <w:rsid w:val="00D55EB7"/>
    <w:rsid w:val="00D602F0"/>
    <w:rsid w:val="00D634C2"/>
    <w:rsid w:val="00D65E3E"/>
    <w:rsid w:val="00D7203F"/>
    <w:rsid w:val="00D75098"/>
    <w:rsid w:val="00D75B21"/>
    <w:rsid w:val="00D8095D"/>
    <w:rsid w:val="00D84A1C"/>
    <w:rsid w:val="00D9601F"/>
    <w:rsid w:val="00D96B29"/>
    <w:rsid w:val="00DA2309"/>
    <w:rsid w:val="00DA5FEA"/>
    <w:rsid w:val="00DB7AA6"/>
    <w:rsid w:val="00DC4025"/>
    <w:rsid w:val="00DC4310"/>
    <w:rsid w:val="00DC5663"/>
    <w:rsid w:val="00DD3AFA"/>
    <w:rsid w:val="00DD50AB"/>
    <w:rsid w:val="00DE0496"/>
    <w:rsid w:val="00DF154B"/>
    <w:rsid w:val="00DF3859"/>
    <w:rsid w:val="00E053F3"/>
    <w:rsid w:val="00E073E9"/>
    <w:rsid w:val="00E12061"/>
    <w:rsid w:val="00E134B8"/>
    <w:rsid w:val="00E1457C"/>
    <w:rsid w:val="00E15B3D"/>
    <w:rsid w:val="00E22863"/>
    <w:rsid w:val="00E33FD7"/>
    <w:rsid w:val="00E3554F"/>
    <w:rsid w:val="00E47F4D"/>
    <w:rsid w:val="00E5294A"/>
    <w:rsid w:val="00E546BD"/>
    <w:rsid w:val="00E64499"/>
    <w:rsid w:val="00E70E09"/>
    <w:rsid w:val="00E712D9"/>
    <w:rsid w:val="00E808A3"/>
    <w:rsid w:val="00EA27B4"/>
    <w:rsid w:val="00EA28C5"/>
    <w:rsid w:val="00EA51A7"/>
    <w:rsid w:val="00EB1136"/>
    <w:rsid w:val="00EB1A44"/>
    <w:rsid w:val="00EB7BC7"/>
    <w:rsid w:val="00EC0FBC"/>
    <w:rsid w:val="00EC2C57"/>
    <w:rsid w:val="00EC7943"/>
    <w:rsid w:val="00ED0B78"/>
    <w:rsid w:val="00ED6B95"/>
    <w:rsid w:val="00EE33DD"/>
    <w:rsid w:val="00F00063"/>
    <w:rsid w:val="00F02594"/>
    <w:rsid w:val="00F101E9"/>
    <w:rsid w:val="00F10884"/>
    <w:rsid w:val="00F1463D"/>
    <w:rsid w:val="00F16ABD"/>
    <w:rsid w:val="00F25DDB"/>
    <w:rsid w:val="00F35F4C"/>
    <w:rsid w:val="00F37683"/>
    <w:rsid w:val="00F40469"/>
    <w:rsid w:val="00F40AC4"/>
    <w:rsid w:val="00F414DD"/>
    <w:rsid w:val="00F7428D"/>
    <w:rsid w:val="00F75F9B"/>
    <w:rsid w:val="00F77C38"/>
    <w:rsid w:val="00FA344C"/>
    <w:rsid w:val="00FC3092"/>
    <w:rsid w:val="00FD07B2"/>
    <w:rsid w:val="00FE2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15295E9"/>
  <w15:docId w15:val="{8E7FB7B9-81B0-4789-8D47-0D541F3D674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No List" w:uiPriority="99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Grid" w:uiPriority="3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68069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68069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80691"/>
  </w:style>
  <w:style w:type="paragraph" w:styleId="Tekstbalonia">
    <w:name w:val="Balloon Text"/>
    <w:basedOn w:val="Normal"/>
    <w:link w:val="TekstbaloniaChar"/>
    <w:rsid w:val="00B215B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rsid w:val="00B215BC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link w:val="OdlomakpopisaChar"/>
    <w:qFormat/>
    <w:rsid w:val="00BC64DE"/>
    <w:pPr>
      <w:ind w:left="720"/>
      <w:contextualSpacing/>
    </w:pPr>
  </w:style>
  <w:style w:type="paragraph" w:styleId="Bezproreda">
    <w:name w:val="No Spacing"/>
    <w:uiPriority w:val="1"/>
    <w:qFormat/>
    <w:rsid w:val="00511533"/>
    <w:pPr>
      <w:spacing w:after="80"/>
    </w:pPr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39"/>
    <w:rsid w:val="00E546BD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efault" w:customStyle="true">
    <w:name w:val="Default"/>
    <w:rsid w:val="00F02594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character" w:styleId="OdlomakpopisaChar" w:customStyle="true">
    <w:name w:val="Odlomak popisa Char"/>
    <w:basedOn w:val="Zadanifontodlomka"/>
    <w:link w:val="Odlomakpopisa"/>
    <w:locked/>
    <w:rsid w:val="00D7203F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54D8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4D84"/>
    <w:rPr>
      <w:rFonts w:ascii="Times New Roman" w:hAnsi="Times New Roman" w:cs="Times New Roman"/>
      <w:sz w:val="24"/>
      <w:szCs w:val="23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4D84"/>
    <w:rPr>
      <w:rFonts w:ascii="Arial" w:hAnsi="Arial" w:cs="Arial"/>
      <w:sz w:val="23"/>
      <w:szCs w:val="23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4D84"/>
    <w:rPr>
      <w:rFonts w:ascii="Arial" w:hAnsi="Arial" w:cs="Arial"/>
      <w:sz w:val="23"/>
      <w:szCs w:val="23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4D84"/>
    <w:rPr>
      <w:rFonts w:ascii="Arial" w:hAnsi="Arial" w:cs="Arial"/>
      <w:sz w:val="23"/>
      <w:szCs w:val="23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4731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20625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9478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  (soba br. 2)</izvorni_sadrzaj>
    <derivirana_varijabla naziv="DomainObject.Prostorija.Naziv_1">Sudnica 1  (soba br. 2)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travnja 2026.</izvorni_sadrzaj>
    <derivirana_varijabla naziv="DomainObject.PlaniraniZavrsetakDatum_1">17. travnja 2026.</derivirana_varijabla>
  </DomainObject.PlaniraniZavrsetakDatum>
  <DomainObject.PlaniraniPocetakDatum>
    <izvorni_sadrzaj>17. travnja 2026.</izvorni_sadrzaj>
    <derivirana_varijabla naziv="DomainObject.PlaniraniPocetakDatum_1">17. travnja 2026.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2026.</izvorni_sadrzaj>
    <derivirana_varijabla naziv="DomainObject.Zapisnik.DatumKreiranja_1">17.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St-154/2025-44</izvorni_sadrzaj>
    <derivirana_varijabla naziv="DomainObject.Zapisnik.Oznaka_1">St-154/2025-44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2025.</izvorni_sadrzaj>
    <derivirana_varijabla naziv="DomainObject.Predmet.DatumOsnivanja_1">16. lipnja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St-154/2025</izvorni_sadrzaj>
    <derivirana_varijabla naziv="DomainObject.Predmet.OznakaBroj_1">St-154/2025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prileže spisu</izvorni_sadrzaj>
    <derivirana_varijabla naziv="DomainObject.Predmet.PrimjedbaSuca_1">Prijave tražbina prileže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  (soba br. 2)</izvorni_sadrzaj>
    <derivirana_varijabla naziv="DomainObject.Predmet.Referada.Prostorija.Naziv_1">Sudnica 1  (soba br. 2)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Snježana Lukačić zastupane po punomoćniku Sindikat MOD-DIZ; Nazlija Majcenović zastupane po punomoćniku Sindikat MOD-DIZ; Radmila Stanković zastupane po punomoćniku Sindikat MOD-DIZ; MOD-DIZ-OBUĆA društvo s ograničenom odgovornošću za proizvodnju obuće u stečaju zastupanog po punomoćniku Jurica Sevšek; Nazlija Majcenović zastupane po punomoćniku Sindikat MOD-DIZ; Radmila Stanković zastupane po punomoćniku Sindikat MOD-DIZ; Snježana Lukačić zastupane po punomoćniku Sindikat MOD-DIZ</izvorni_sadrzaj>
    <derivirana_varijabla naziv="DomainObject.Predmet.StrankaFormated_1">  Snježana Lukačić zastupane po punomoćniku Sindikat MOD-DIZ; Nazlija Majcenović zastupane po punomoćniku Sindikat MOD-DIZ; Radmila Stanković zastupane po punomoćniku Sindikat MOD-DIZ; MOD-DIZ-OBUĆA društvo s ograničenom odgovornošću za proizvodnju obuće u stečaju zastupanog po punomoćniku Jurica Sevšek; Nazlija Majcenović zastupane po punomoćniku Sindikat MOD-DIZ; Radmila Stanković zastupane po punomoćniku Sindikat MOD-DIZ; Snježana Lukačić zastupane po punomoćniku Sindikat MOD-DIZ</derivirana_varijabla>
  </DomainObject.Predmet.StrankaFormated>
  <DomainObject.Predmet.StrankaFormatedOIB>
    <izvorni_sadrzaj>  Snježana Lukačić, OIB 44588840345 zastupane po punomoćniku Sindikat MOD-DIZ; Nazlija Majcenović, OIB 36341201947 zastupane po punomoćniku Sindikat MOD-DIZ; Radmila Stanković, OIB 43063300443 zastupane po punomoćniku Sindikat MOD-DIZ; MOD-DIZ-OBUĆA društvo s ograničenom odgovornošću za proizvodnju obuće u stečaju, OIB 86005455742 zastupanog po punomoćniku Jurica Sevšek; Nazlija Majcenović, OIB 36341201947 zastupane po punomoćniku Sindikat MOD-DIZ; Radmila Stanković, OIB 43063300443 zastupane po punomoćniku Sindikat MOD-DIZ; Snježana Lukačić, OIB 44588840345 zastupane po punomoćniku Sindikat MOD-DIZ</izvorni_sadrzaj>
    <derivirana_varijabla naziv="DomainObject.Predmet.StrankaFormatedOIB_1">  Snježana Lukačić, OIB 44588840345 zastupane po punomoćniku Sindikat MOD-DIZ; Nazlija Majcenović, OIB 36341201947 zastupane po punomoćniku Sindikat MOD-DIZ; Radmila Stanković, OIB 43063300443 zastupane po punomoćniku Sindikat MOD-DIZ; MOD-DIZ-OBUĆA društvo s ograničenom odgovornošću za proizvodnju obuće u stečaju, OIB 86005455742 zastupanog po punomoćniku Jurica Sevšek; Nazlija Majcenović, OIB 36341201947 zastupane po punomoćniku Sindikat MOD-DIZ; Radmila Stanković, OIB 43063300443 zastupane po punomoćniku Sindikat MOD-DIZ; Snježana Lukačić, OIB 44588840345 zastupane po punomoćniku Sindikat MOD-DIZ</derivirana_varijabla>
  </DomainObject.Predmet.StrankaFormatedOIB>
  <DomainObject.Predmet.StrankaFormatedWithAdress>
    <izvorni_sadrzaj> Snježana Lukačić, Ulica Vide Sokola 9, 42000 Varaždin zastupane po punomoćniku Sindikat MOD-DIZ; Nazlija Majcenović, Ulica Vladimira Nazora 21, 42209 Sračinec zastupane po punomoćniku Sindikat MOD-DIZ; Radmila Stanković, Ulica Milana I Dragice Dvorščak 25, 42000 Varaždin zastupane po punomoćniku Sindikat MOD-DIZ; MOD-DIZ-OBUĆA društvo s ograničenom odgovornošću za proizvodnju obuće u stečaju, Optujski odvojak 2, 42000 Varaždin zastupanog po punomoćniku Jurica Sevšek; Nazlija Majcenović, Ulica Vladimira Nazora 21, 42209 Sračinec zastupane po punomoćniku Sindikat MOD-DIZ; Radmila Stanković, Ulica Milana I Dragice Dvorščak 25, 42000 Varaždin zastupane po punomoćniku Sindikat MOD-DIZ; Snježana Lukačić, Ulica Vide Sokola 9, 42000 Varaždin zastupane po punomoćniku Sindikat MOD-DIZ</izvorni_sadrzaj>
    <derivirana_varijabla naziv="DomainObject.Predmet.StrankaFormatedWithAdress_1"> Snježana Lukačić, Ulica Vide Sokola 9, 42000 Varaždin zastupane po punomoćniku Sindikat MOD-DIZ; Nazlija Majcenović, Ulica Vladimira Nazora 21, 42209 Sračinec zastupane po punomoćniku Sindikat MOD-DIZ; Radmila Stanković, Ulica Milana I Dragice Dvorščak 25, 42000 Varaždin zastupane po punomoćniku Sindikat MOD-DIZ; MOD-DIZ-OBUĆA društvo s ograničenom odgovornošću za proizvodnju obuće u stečaju, Optujski odvojak 2, 42000 Varaždin zastupanog po punomoćniku Jurica Sevšek; Nazlija Majcenović, Ulica Vladimira Nazora 21, 42209 Sračinec zastupane po punomoćniku Sindikat MOD-DIZ; Radmila Stanković, Ulica Milana I Dragice Dvorščak 25, 42000 Varaždin zastupane po punomoćniku Sindikat MOD-DIZ; Snježana Lukačić, Ulica Vide Sokola 9, 42000 Varaždin zastupane po punomoćniku Sindikat MOD-DIZ</derivirana_varijabla>
  </DomainObject.Predmet.StrankaFormatedWithAdress>
  <DomainObject.Predmet.StrankaFormatedWithAdressOIB>
    <izvorni_sadrzaj> Snježana Lukačić, OIB 44588840345, Ulica Vide Sokola 9, 42000 Varaždin zastupane po punomoćniku Sindikat MOD-DIZ; Nazlija Majcenović, OIB 36341201947, Ulica Vladimira Nazora 21, 42209 Sračinec zastupane po punomoćniku Sindikat MOD-DIZ; Radmila Stanković, OIB 43063300443, Ulica Milana I Dragice Dvorščak 25, 42000 Varaždin zastupane po punomoćniku Sindikat MOD-DIZ; MOD-DIZ-OBUĆA društvo s ograničenom odgovornošću za proizvodnju obuće u stečaju, OIB 86005455742, Optujski odvojak 2, 42000 Varaždin zastupanog po punomoćniku Jurica Sevšek; Nazlija Majcenović, OIB 36341201947, Ulica Vladimira Nazora 21, 42209 Sračinec zastupane po punomoćniku Sindikat MOD-DIZ; Radmila Stanković, OIB 43063300443, Ulica Milana I Dragice Dvorščak 25, 42000 Varaždin zastupane po punomoćniku Sindikat MOD-DIZ; Snježana Lukačić, OIB 44588840345, Ulica Vide Sokola 9, 42000 Varaždin zastupane po punomoćniku Sindikat MOD-DIZ</izvorni_sadrzaj>
    <derivirana_varijabla naziv="DomainObject.Predmet.StrankaFormatedWithAdressOIB_1"> Snježana Lukačić, OIB 44588840345, Ulica Vide Sokola 9, 42000 Varaždin zastupane po punomoćniku Sindikat MOD-DIZ; Nazlija Majcenović, OIB 36341201947, Ulica Vladimira Nazora 21, 42209 Sračinec zastupane po punomoćniku Sindikat MOD-DIZ; Radmila Stanković, OIB 43063300443, Ulica Milana I Dragice Dvorščak 25, 42000 Varaždin zastupane po punomoćniku Sindikat MOD-DIZ; MOD-DIZ-OBUĆA društvo s ograničenom odgovornošću za proizvodnju obuće u stečaju, OIB 86005455742, Optujski odvojak 2, 42000 Varaždin zastupanog po punomoćniku Jurica Sevšek; Nazlija Majcenović, OIB 36341201947, Ulica Vladimira Nazora 21, 42209 Sračinec zastupane po punomoćniku Sindikat MOD-DIZ; Radmila Stanković, OIB 43063300443, Ulica Milana I Dragice Dvorščak 25, 42000 Varaždin zastupane po punomoćniku Sindikat MOD-DIZ; Snježana Lukačić, OIB 44588840345, Ulica Vide Sokola 9, 42000 Varaždin zastupane po punomoćniku Sindikat MOD-DIZ</derivirana_varijabla>
  </DomainObject.Predmet.StrankaFormatedWithAdressOIB>
  <DomainObject.Predmet.StrankaWithAdress>
    <izvorni_sadrzaj>Snježana Lukačić Ulica Vide Sokola 9,42000 Varaždin,Nazlija Majcenović Ulica Vladimira Nazora 21,42209 Sračinec,Radmila Stanković Ulica Milana I Dragice Dvorščak 25,42000 Varaždin,MOD-DIZ-OBUĆA društvo s ograničenom odgovornošću za proizvodnju obuće u stečaju Optujski odvojak 2,42000 Varaždin,Nazlija Majcenović Ulica Vladimira Nazora 21,42209 Sračinec,Radmila Stanković Ulica Milana I Dragice Dvorščak 25,42000 Varaždin,Snježana Lukačić Ulica Vide Sokola 9,42000 Varaždin</izvorni_sadrzaj>
    <derivirana_varijabla naziv="DomainObject.Predmet.StrankaWithAdress_1">Snježana Lukačić Ulica Vide Sokola 9,42000 Varaždin,Nazlija Majcenović Ulica Vladimira Nazora 21,42209 Sračinec,Radmila Stanković Ulica Milana I Dragice Dvorščak 25,42000 Varaždin,MOD-DIZ-OBUĆA društvo s ograničenom odgovornošću za proizvodnju obuće u stečaju Optujski odvojak 2,42000 Varaždin,Nazlija Majcenović Ulica Vladimira Nazora 21,42209 Sračinec,Radmila Stanković Ulica Milana I Dragice Dvorščak 25,42000 Varaždin,Snježana Lukačić Ulica Vide Sokola 9,42000 Varaždin</derivirana_varijabla>
  </DomainObject.Predmet.StrankaWithAdress>
  <DomainObject.Predmet.StrankaWithAdressOIB>
    <izvorni_sadrzaj>Snježana Lukačić, OIB 44588840345, Ulica Vide Sokola 9,42000 Varaždin,Nazlija Majcenović, OIB 36341201947, Ulica Vladimira Nazora 21,42209 Sračinec,Radmila Stanković, OIB 43063300443, Ulica Milana I Dragice Dvorščak 25,42000 Varaždin,MOD-DIZ-OBUĆA društvo s ograničenom odgovornošću za proizvodnju obuće u stečaju, OIB 86005455742, Optujski odvojak 2,42000 Varaždin,Nazlija Majcenović, OIB 36341201947, Ulica Vladimira Nazora 21,42209 Sračinec,Radmila Stanković, OIB 43063300443, Ulica Milana I Dragice Dvorščak 25,42000 Varaždin,Snježana Lukačić, OIB 44588840345, Ulica Vide Sokola 9,42000 Varaždin</izvorni_sadrzaj>
    <derivirana_varijabla naziv="DomainObject.Predmet.StrankaWithAdressOIB_1">Snježana Lukačić, OIB 44588840345, Ulica Vide Sokola 9,42000 Varaždin,Nazlija Majcenović, OIB 36341201947, Ulica Vladimira Nazora 21,42209 Sračinec,Radmila Stanković, OIB 43063300443, Ulica Milana I Dragice Dvorščak 25,42000 Varaždin,MOD-DIZ-OBUĆA društvo s ograničenom odgovornošću za proizvodnju obuće u stečaju, OIB 86005455742, Optujski odvojak 2,42000 Varaždin,Nazlija Majcenović, OIB 36341201947, Ulica Vladimira Nazora 21,42209 Sračinec,Radmila Stanković, OIB 43063300443, Ulica Milana I Dragice Dvorščak 25,42000 Varaždin,Snježana Lukačić, OIB 44588840345, Ulica Vide Sokola 9,42000 Varaždin</derivirana_varijabla>
  </DomainObject.Predmet.StrankaWithAdressOIB>
  <DomainObject.Predmet.StrankaNazivFormated>
    <izvorni_sadrzaj>Snježana Lukačić,Nazlija Majcenović,Radmila Stanković,MOD-DIZ-OBUĆA društvo s ograničenom odgovornošću za proizvodnju obuće u stečaju,Nazlija Majcenović,Radmila Stanković,Snježana Lukačić</izvorni_sadrzaj>
    <derivirana_varijabla naziv="DomainObject.Predmet.StrankaNazivFormated_1">Snježana Lukačić,Nazlija Majcenović,Radmila Stanković,MOD-DIZ-OBUĆA društvo s ograničenom odgovornošću za proizvodnju obuće u stečaju,Nazlija Majcenović,Radmila Stanković,Snježana Lukačić</derivirana_varijabla>
  </DomainObject.Predmet.StrankaNazivFormated>
  <DomainObject.Predmet.StrankaNazivFormatedOIB>
    <izvorni_sadrzaj>Snježana Lukačić, OIB 44588840345,Nazlija Majcenović, OIB 36341201947,Radmila Stanković, OIB 43063300443,MOD-DIZ-OBUĆA društvo s ograničenom odgovornošću za proizvodnju obuće u stečaju, OIB 86005455742,Nazlija Majcenović, OIB 36341201947,Radmila Stanković, OIB 43063300443,Snježana Lukačić, OIB 44588840345</izvorni_sadrzaj>
    <derivirana_varijabla naziv="DomainObject.Predmet.StrankaNazivFormatedOIB_1">Snježana Lukačić, OIB 44588840345,Nazlija Majcenović, OIB 36341201947,Radmila Stanković, OIB 43063300443,MOD-DIZ-OBUĆA društvo s ograničenom odgovornošću za proizvodnju obuće u stečaju, OIB 86005455742,Nazlija Majcenović, OIB 36341201947,Radmila Stanković, OIB 43063300443,Snježana Lukačić, OIB 44588840345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Cehovska ulica 1</izvorni_sadrzaj>
    <derivirana_varijabla naziv="DomainObject.Predmet.Sud.Adresa.UlicaIKBR_1">Cehovska ulica 1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11</izvorni_sadrzaj>
    <derivirana_varijabla naziv="DomainObject.Predmet.UstrojstvenaJedinicaVodi.Prostorija.Oznaka_1">11</derivirana_varijabla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Snježana Lukačić zastupane po punomoćniku Sindikat MOD-DIZ</item>
      <item>Nazlija Majcenović zastupane po punomoćniku Sindikat MOD-DIZ</item>
      <item>Radmila Stanković zastupane po punomoćniku Sindikat MOD-DIZ</item>
      <item>MOD-DIZ-OBUĆA društvo s ograničenom odgovornošću za proizvodnju obuće u stečaju zastupanog po punomoćniku Jurica Sevšek</item>
      <item>Nazlija Majcenović zastupane po punomoćniku Sindikat MOD-DIZ</item>
      <item>Radmila Stanković zastupane po punomoćniku Sindikat MOD-DIZ</item>
      <item>Snježana Lukačić zastupane po punomoćniku Sindikat MOD-DIZ</item>
    </izvorni_sadrzaj>
    <derivirana_varijabla naziv="DomainObject.Predmet.StrankaListFormated_1">
      <item>Snježana Lukačić zastupane po punomoćniku Sindikat MOD-DIZ</item>
      <item>Nazlija Majcenović zastupane po punomoćniku Sindikat MOD-DIZ</item>
      <item>Radmila Stanković zastupane po punomoćniku Sindikat MOD-DIZ</item>
      <item>MOD-DIZ-OBUĆA društvo s ograničenom odgovornošću za proizvodnju obuće u stečaju zastupanog po punomoćniku Jurica Sevšek</item>
      <item>Nazlija Majcenović zastupane po punomoćniku Sindikat MOD-DIZ</item>
      <item>Radmila Stanković zastupane po punomoćniku Sindikat MOD-DIZ</item>
      <item>Snježana Lukačić zastupane po punomoćniku Sindikat MOD-DIZ</item>
    </derivirana_varijabla>
  </DomainObject.Predmet.StrankaListFormated>
  <DomainObject.Predmet.StrankaListFormatedOIB>
    <izvorni_sadrzaj>
      <item>Snježana Lukačić, OIB 44588840345 zastupane po punomoćniku Sindikat MOD-DIZ</item>
      <item>Nazlija Majcenović, OIB 36341201947 zastupane po punomoćniku Sindikat MOD-DIZ</item>
      <item>Radmila Stanković, OIB 43063300443 zastupane po punomoćniku Sindikat MOD-DIZ</item>
      <item>MOD-DIZ-OBUĆA društvo s ograničenom odgovornošću za proizvodnju obuće u stečaju, OIB 86005455742 zastupanog po punomoćniku Jurica Sevšek</item>
      <item>Nazlija Majcenović, OIB 36341201947 zastupane po punomoćniku Sindikat MOD-DIZ</item>
      <item>Radmila Stanković, OIB 43063300443 zastupane po punomoćniku Sindikat MOD-DIZ</item>
      <item>Snježana Lukačić, OIB 44588840345 zastupane po punomoćniku Sindikat MOD-DIZ</item>
    </izvorni_sadrzaj>
    <derivirana_varijabla naziv="DomainObject.Predmet.StrankaListFormatedOIB_1">
      <item>Snježana Lukačić, OIB 44588840345 zastupane po punomoćniku Sindikat MOD-DIZ</item>
      <item>Nazlija Majcenović, OIB 36341201947 zastupane po punomoćniku Sindikat MOD-DIZ</item>
      <item>Radmila Stanković, OIB 43063300443 zastupane po punomoćniku Sindikat MOD-DIZ</item>
      <item>MOD-DIZ-OBUĆA društvo s ograničenom odgovornošću za proizvodnju obuće u stečaju, OIB 86005455742 zastupanog po punomoćniku Jurica Sevšek</item>
      <item>Nazlija Majcenović, OIB 36341201947 zastupane po punomoćniku Sindikat MOD-DIZ</item>
      <item>Radmila Stanković, OIB 43063300443 zastupane po punomoćniku Sindikat MOD-DIZ</item>
      <item>Snježana Lukačić, OIB 44588840345 zastupane po punomoćniku Sindikat MOD-DIZ</item>
    </derivirana_varijabla>
  </DomainObject.Predmet.StrankaListFormatedOIB>
  <DomainObject.Predmet.StrankaListFormatedWithAdress>
    <izvorni_sadrzaj>
      <item>Snježana Lukačić, Ulica Vide Sokola 9, 42000 Varaždin zastupane po punomoćniku Sindikat MOD-DIZ</item>
      <item>Nazlija Majcenović, Ulica Vladimira Nazora 21, 42209 Sračinec zastupane po punomoćniku Sindikat MOD-DIZ</item>
      <item>Radmila Stanković, Ulica Milana I Dragice Dvorščak 25, 42000 Varaždin zastupane po punomoćniku Sindikat MOD-DIZ</item>
      <item>MOD-DIZ-OBUĆA društvo s ograničenom odgovornošću za proizvodnju obuće u stečaju, Optujski odvojak 2, 42000 Varaždin zastupanog po punomoćniku Jurica Sevšek</item>
      <item>Nazlija Majcenović, Ulica Vladimira Nazora 21, 42209 Sračinec zastupane po punomoćniku Sindikat MOD-DIZ</item>
      <item>Radmila Stanković, Ulica Milana I Dragice Dvorščak 25, 42000 Varaždin zastupane po punomoćniku Sindikat MOD-DIZ</item>
      <item>Snježana Lukačić, Ulica Vide Sokola 9, 42000 Varaždin zastupane po punomoćniku Sindikat MOD-DIZ</item>
    </izvorni_sadrzaj>
    <derivirana_varijabla naziv="DomainObject.Predmet.StrankaListFormatedWithAdress_1">
      <item>Snježana Lukačić, Ulica Vide Sokola 9, 42000 Varaždin zastupane po punomoćniku Sindikat MOD-DIZ</item>
      <item>Nazlija Majcenović, Ulica Vladimira Nazora 21, 42209 Sračinec zastupane po punomoćniku Sindikat MOD-DIZ</item>
      <item>Radmila Stanković, Ulica Milana I Dragice Dvorščak 25, 42000 Varaždin zastupane po punomoćniku Sindikat MOD-DIZ</item>
      <item>MOD-DIZ-OBUĆA društvo s ograničenom odgovornošću za proizvodnju obuće u stečaju, Optujski odvojak 2, 42000 Varaždin zastupanog po punomoćniku Jurica Sevšek</item>
      <item>Nazlija Majcenović, Ulica Vladimira Nazora 21, 42209 Sračinec zastupane po punomoćniku Sindikat MOD-DIZ</item>
      <item>Radmila Stanković, Ulica Milana I Dragice Dvorščak 25, 42000 Varaždin zastupane po punomoćniku Sindikat MOD-DIZ</item>
      <item>Snježana Lukačić, Ulica Vide Sokola 9, 42000 Varaždin zastupane po punomoćniku Sindikat MOD-DIZ</item>
    </derivirana_varijabla>
  </DomainObject.Predmet.StrankaListFormatedWithAdress>
  <DomainObject.Predmet.StrankaListFormatedWithAdressOIB>
    <izvorni_sadrzaj>
      <item>Snježana Lukačić, OIB 44588840345, Ulica Vide Sokola 9, 42000 Varaždin zastupane po punomoćniku Sindikat MOD-DIZ</item>
      <item>Nazlija Majcenović, OIB 36341201947, Ulica Vladimira Nazora 21, 42209 Sračinec zastupane po punomoćniku Sindikat MOD-DIZ</item>
      <item>Radmila Stanković, OIB 43063300443, Ulica Milana I Dragice Dvorščak 25, 42000 Varaždin zastupane po punomoćniku Sindikat MOD-DIZ</item>
      <item>MOD-DIZ-OBUĆA društvo s ograničenom odgovornošću za proizvodnju obuće u stečaju, OIB 86005455742, Optujski odvojak 2, 42000 Varaždin zastupanog po punomoćniku Jurica Sevšek</item>
      <item>Nazlija Majcenović, OIB 36341201947, Ulica Vladimira Nazora 21, 42209 Sračinec zastupane po punomoćniku Sindikat MOD-DIZ</item>
      <item>Radmila Stanković, OIB 43063300443, Ulica Milana I Dragice Dvorščak 25, 42000 Varaždin zastupane po punomoćniku Sindikat MOD-DIZ</item>
      <item>Snježana Lukačić, OIB 44588840345, Ulica Vide Sokola 9, 42000 Varaždin zastupane po punomoćniku Sindikat MOD-DIZ</item>
    </izvorni_sadrzaj>
    <derivirana_varijabla naziv="DomainObject.Predmet.StrankaListFormatedWithAdressOIB_1">
      <item>Snježana Lukačić, OIB 44588840345, Ulica Vide Sokola 9, 42000 Varaždin zastupane po punomoćniku Sindikat MOD-DIZ</item>
      <item>Nazlija Majcenović, OIB 36341201947, Ulica Vladimira Nazora 21, 42209 Sračinec zastupane po punomoćniku Sindikat MOD-DIZ</item>
      <item>Radmila Stanković, OIB 43063300443, Ulica Milana I Dragice Dvorščak 25, 42000 Varaždin zastupane po punomoćniku Sindikat MOD-DIZ</item>
      <item>MOD-DIZ-OBUĆA društvo s ograničenom odgovornošću za proizvodnju obuće u stečaju, OIB 86005455742, Optujski odvojak 2, 42000 Varaždin zastupanog po punomoćniku Jurica Sevšek</item>
      <item>Nazlija Majcenović, OIB 36341201947, Ulica Vladimira Nazora 21, 42209 Sračinec zastupane po punomoćniku Sindikat MOD-DIZ</item>
      <item>Radmila Stanković, OIB 43063300443, Ulica Milana I Dragice Dvorščak 25, 42000 Varaždin zastupane po punomoćniku Sindikat MOD-DIZ</item>
      <item>Snježana Lukačić, OIB 44588840345, Ulica Vide Sokola 9, 42000 Varaždin zastupane po punomoćniku Sindikat MOD-DIZ</item>
    </derivirana_varijabla>
  </DomainObject.Predmet.StrankaListFormatedWithAdressOIB>
  <DomainObject.Predmet.StrankaListNazivFormated>
    <izvorni_sadrzaj>
      <item>Snježana Lukačić</item>
      <item>Nazlija Majcenović</item>
      <item>Radmila Stanković</item>
      <item>MOD-DIZ-OBUĆA društvo s ograničenom odgovornošću za proizvodnju obuće u stečaju</item>
      <item>Nazlija Majcenović</item>
      <item>Radmila Stanković</item>
      <item>Snježana Lukačić</item>
    </izvorni_sadrzaj>
    <derivirana_varijabla naziv="DomainObject.Predmet.StrankaListNazivFormated_1">
      <item>Snježana Lukačić</item>
      <item>Nazlija Majcenović</item>
      <item>Radmila Stanković</item>
      <item>MOD-DIZ-OBUĆA društvo s ograničenom odgovornošću za proizvodnju obuće u stečaju</item>
      <item>Nazlija Majcenović</item>
      <item>Radmila Stanković</item>
      <item>Snježana Lukačić</item>
    </derivirana_varijabla>
  </DomainObject.Predmet.StrankaListNazivFormated>
  <DomainObject.Predmet.StrankaListNazivFormatedOIB>
    <izvorni_sadrzaj>
      <item>Snježana Lukačić, OIB 44588840345</item>
      <item>Nazlija Majcenović, OIB 36341201947</item>
      <item>Radmila Stanković, OIB 43063300443</item>
      <item>MOD-DIZ-OBUĆA društvo s ograničenom odgovornošću za proizvodnju obuće u stečaju, OIB 86005455742</item>
      <item>Nazlija Majcenović, OIB 36341201947</item>
      <item>Radmila Stanković, OIB 43063300443</item>
      <item>Snježana Lukačić, OIB 44588840345</item>
    </izvorni_sadrzaj>
    <derivirana_varijabla naziv="DomainObject.Predmet.StrankaListNazivFormatedOIB_1">
      <item>Snježana Lukačić, OIB 44588840345</item>
      <item>Nazlija Majcenović, OIB 36341201947</item>
      <item>Radmila Stanković, OIB 43063300443</item>
      <item>MOD-DIZ-OBUĆA društvo s ograničenom odgovornošću za proizvodnju obuće u stečaju, OIB 86005455742</item>
      <item>Nazlija Majcenović, OIB 36341201947</item>
      <item>Radmila Stanković, OIB 43063300443</item>
      <item>Snježana Lukačić, OIB 44588840345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Dubravko Plantak</item>
      <item>Sindikat MOD-DIZ punomoćnik sudionika u postupku Radmila Stanković; Snježana Lukačić; Nazlija Majcenović; Snježana Lukačić; Nazlija Majcenović; Radmila Stanković</item>
      <item>Jurica Sevšek punomoćnik sudionika u postupku MOD-DIZ-OBUĆA društvo s ograničenom odgovornošću za proizvodnju obuće u stečaju</item>
      <item>Carmen Derner</item>
      <item>Goran Žnajder</item>
      <item>HRVATSKA ELEKTROPRIVREDA - dioničko društvo</item>
    </izvorni_sadrzaj>
    <derivirana_varijabla naziv="DomainObject.Predmet.OstaliListFormated_1">
      <item>Dubravko Plantak</item>
      <item>Sindikat MOD-DIZ punomoćnik sudionika u postupku Radmila Stanković; Snježana Lukačić; Nazlija Majcenović; Snježana Lukačić; Nazlija Majcenović; Radmila Stanković</item>
      <item>Jurica Sevšek punomoćnik sudionika u postupku MOD-DIZ-OBUĆA društvo s ograničenom odgovornošću za proizvodnju obuće u stečaju</item>
      <item>Carmen Derner</item>
      <item>Goran Žnajder</item>
      <item>HRVATSKA ELEKTROPRIVREDA - dioničko društvo</item>
    </derivirana_varijabla>
  </DomainObject.Predmet.OstaliListFormated>
  <DomainObject.Predmet.OstaliListFormatedOIB>
    <izvorni_sadrzaj>
      <item>Dubravko Plantak, OIB 10194401646</item>
      <item>Sindikat MOD-DIZ, OIB 71283670843 punomoćnik sudionika u postupku Radmila Stanković; Snježana Lukačić; Nazlija Majcenović; Snježana Lukačić; Nazlija Majcenović; Radmila Stanković</item>
      <item>Jurica Sevšek, OIB 82470777091 punomoćnik sudionika u postupku MOD-DIZ-OBUĆA društvo s ograničenom odgovornošću za proizvodnju obuće u stečaju</item>
      <item>Carmen Derner</item>
      <item>Goran Žnajder, OIB 23982184078</item>
      <item>HRVATSKA ELEKTROPRIVREDA - dioničko društvo, OIB 28921978587</item>
    </izvorni_sadrzaj>
    <derivirana_varijabla naziv="DomainObject.Predmet.OstaliListFormatedOIB_1">
      <item>Dubravko Plantak, OIB 10194401646</item>
      <item>Sindikat MOD-DIZ, OIB 71283670843 punomoćnik sudionika u postupku Radmila Stanković; Snježana Lukačić; Nazlija Majcenović; Snježana Lukačić; Nazlija Majcenović; Radmila Stanković</item>
      <item>Jurica Sevšek, OIB 82470777091 punomoćnik sudionika u postupku MOD-DIZ-OBUĆA društvo s ograničenom odgovornošću za proizvodnju obuće u stečaju</item>
      <item>Carmen Derner</item>
      <item>Goran Žnajder, OIB 23982184078</item>
      <item>HRVATSKA ELEKTROPRIVREDA - dioničko društvo, OIB 28921978587</item>
    </derivirana_varijabla>
  </DomainObject.Predmet.OstaliListFormatedOIB>
  <DomainObject.Predmet.OstaliListFormatedWithAdress>
    <izvorni_sadrzaj>
      <item>Dubravko Plantak, Ulica Miroslava Krleže 29, 42209 Sračinec</item>
      <item>Sindikat MOD-DIZ, Optujski odvojak 2, 42000 Varaždin punomoćnik sudionika u postupku Radmila Stanković; Snježana Lukačić; Nazlija Majcenović; Snježana Lukačić; Nazlija Majcenović; Radmila Stanković</item>
      <item>Jurica Sevšek, Kratka 4/I, 42000 Varaždin punomoćnik sudionika u postupku MOD-DIZ-OBUĆA društvo s ograničenom odgovornošću za proizvodnju obuće u stečaju</item>
      <item>Carmen Derner, Stjepana Vukovića 2, 42000 Varaždin</item>
      <item>Goran Žnajder, Greda 26, 42243 Greda</item>
      <item>HRVATSKA ELEKTROPRIVREDA - dioničko društvo, Ulica grada Vukovara 37, 10000 Zagreb</item>
    </izvorni_sadrzaj>
    <derivirana_varijabla naziv="DomainObject.Predmet.OstaliListFormatedWithAdress_1">
      <item>Dubravko Plantak, Ulica Miroslava Krleže 29, 42209 Sračinec</item>
      <item>Sindikat MOD-DIZ, Optujski odvojak 2, 42000 Varaždin punomoćnik sudionika u postupku Radmila Stanković; Snježana Lukačić; Nazlija Majcenović; Snježana Lukačić; Nazlija Majcenović; Radmila Stanković</item>
      <item>Jurica Sevšek, Kratka 4/I, 42000 Varaždin punomoćnik sudionika u postupku MOD-DIZ-OBUĆA društvo s ograničenom odgovornošću za proizvodnju obuće u stečaju</item>
      <item>Carmen Derner, Stjepana Vukovića 2, 42000 Varaždin</item>
      <item>Goran Žnajder, Greda 26, 42243 Greda</item>
      <item>HRVATSKA ELEKTROPRIVREDA - dioničko društvo, Ulica grada Vukovara 37, 10000 Zagreb</item>
    </derivirana_varijabla>
  </DomainObject.Predmet.OstaliListFormatedWithAdress>
  <DomainObject.Predmet.OstaliListFormatedWithAdressOIB>
    <izvorni_sadrzaj>
      <item>Dubravko Plantak, OIB 10194401646, Ulica Miroslava Krleže 29, 42209 Sračinec</item>
      <item>Sindikat MOD-DIZ, OIB 71283670843, Optujski odvojak 2, 42000 Varaždin punomoćnik sudionika u postupku Radmila Stanković; Snježana Lukačić; Nazlija Majcenović; Snježana Lukačić; Nazlija Majcenović; Radmila Stanković</item>
      <item>Jurica Sevšek, OIB 82470777091, Kratka 4/I, 42000 Varaždin punomoćnik sudionika u postupku MOD-DIZ-OBUĆA društvo s ograničenom odgovornošću za proizvodnju obuće u stečaju</item>
      <item>Carmen Derner, Stjepana Vukovića 2, 42000 Varaždin</item>
      <item>Goran Žnajder, OIB 23982184078, Greda 26, 42243 Greda</item>
      <item>HRVATSKA ELEKTROPRIVREDA - dioničko društvo, OIB 28921978587, Ulica grada Vukovara 37, 10000 Zagreb</item>
    </izvorni_sadrzaj>
    <derivirana_varijabla naziv="DomainObject.Predmet.OstaliListFormatedWithAdressOIB_1">
      <item>Dubravko Plantak, OIB 10194401646, Ulica Miroslava Krleže 29, 42209 Sračinec</item>
      <item>Sindikat MOD-DIZ, OIB 71283670843, Optujski odvojak 2, 42000 Varaždin punomoćnik sudionika u postupku Radmila Stanković; Snježana Lukačić; Nazlija Majcenović; Snježana Lukačić; Nazlija Majcenović; Radmila Stanković</item>
      <item>Jurica Sevšek, OIB 82470777091, Kratka 4/I, 42000 Varaždin punomoćnik sudionika u postupku MOD-DIZ-OBUĆA društvo s ograničenom odgovornošću za proizvodnju obuće u stečaju</item>
      <item>Carmen Derner, Stjepana Vukovića 2, 42000 Varaždin</item>
      <item>Goran Žnajder, OIB 23982184078, Greda 26, 42243 Greda</item>
      <item>HRVATSKA ELEKTROPRIVREDA - dioničko društvo, OIB 28921978587, Ulica grada Vukovara 37, 10000 Zagreb</item>
    </derivirana_varijabla>
  </DomainObject.Predmet.OstaliListFormatedWithAdressOIB>
  <DomainObject.Predmet.OstaliListNazivFormated>
    <izvorni_sadrzaj>
      <item>Dubravko Plantak</item>
      <item>Sindikat MOD-DIZ</item>
      <item>Jurica Sevšek</item>
      <item>Carmen Derner</item>
      <item>Goran Žnajder</item>
      <item>HRVATSKA ELEKTROPRIVREDA - dioničko društvo</item>
    </izvorni_sadrzaj>
    <derivirana_varijabla naziv="DomainObject.Predmet.OstaliListNazivFormated_1">
      <item>Dubravko Plantak</item>
      <item>Sindikat MOD-DIZ</item>
      <item>Jurica Sevšek</item>
      <item>Carmen Derner</item>
      <item>Goran Žnajder</item>
      <item>HRVATSKA ELEKTROPRIVREDA - dioničko društvo</item>
    </derivirana_varijabla>
  </DomainObject.Predmet.OstaliListNazivFormated>
  <DomainObject.Predmet.OstaliListNazivFormatedOIB>
    <izvorni_sadrzaj>
      <item>Dubravko Plantak, OIB 10194401646</item>
      <item>Sindikat MOD-DIZ, OIB 71283670843</item>
      <item>Jurica Sevšek, OIB 82470777091</item>
      <item>Carmen Derner</item>
      <item>Goran Žnajder, OIB 23982184078</item>
      <item>HRVATSKA ELEKTROPRIVREDA - dioničko društvo, OIB 28921978587</item>
    </izvorni_sadrzaj>
    <derivirana_varijabla naziv="DomainObject.Predmet.OstaliListNazivFormatedOIB_1">
      <item>Dubravko Plantak, OIB 10194401646</item>
      <item>Sindikat MOD-DIZ, OIB 71283670843</item>
      <item>Jurica Sevšek, OIB 82470777091</item>
      <item>Carmen Derner</item>
      <item>Goran Žnajder, OIB 23982184078</item>
      <item>HRVATSKA ELEKTROPRIVREDA - dioničko društvo, OIB 28921978587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travnja 2026.</izvorni_sadrzaj>
    <derivirana_varijabla naziv="DomainObject.Datum_1">17. travnja 2026.</derivirana_varijabla>
  </DomainObject.Datum>
  <DomainObject.PoslovniBrojDokumenta>
    <izvorni_sadrzaj>St-154/2025-44</izvorni_sadrzaj>
    <derivirana_varijabla naziv="DomainObject.PoslovniBrojDokumenta_1">St-154/2025-44</derivirana_varijabla>
  </DomainObject.PoslovniBrojDokumenta>
  <DomainObject.Predmet.StrankaIDrugi>
    <izvorni_sadrzaj>Snježana Lukačić i dr.</izvorni_sadrzaj>
    <derivirana_varijabla naziv="DomainObject.Predmet.StrankaIDrugi_1">Snježana Lukačić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Snježana Lukačić, OIB 44588840345, Ulica Vide Sokola 9, 42000 Varaždin i dr.</izvorni_sadrzaj>
    <derivirana_varijabla naziv="DomainObject.Predmet.StrankaIDrugiAdressOIB_1">Snježana Lukačić, OIB 44588840345, Ulica Vide Sokola 9, 42000 Varaždin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Snježana Lukačić</item>
      <item>Nazlija Majcenović</item>
      <item>Radmila Stanković</item>
      <item>Dubravko Plantak</item>
      <item>Nazlija Majcenović</item>
      <item>Radmila Stanković</item>
      <item>Snježana Lukačić</item>
      <item>Sindikat MOD-DIZ</item>
      <item>Jurica Sevšek</item>
      <item>MOD-DIZ-OBUĆA društvo s ograničenom odgovornošću za proizvodnju obuće u stečaju</item>
      <item>Carmen Derner</item>
      <item>Goran Žnajder</item>
      <item>HRVATSKA ELEKTROPRIVREDA - dioničko društvo</item>
    </izvorni_sadrzaj>
    <derivirana_varijabla naziv="DomainObject.Predmet.SudioniciListNaziv_1">
      <item>Snježana Lukačić</item>
      <item>Nazlija Majcenović</item>
      <item>Radmila Stanković</item>
      <item>Dubravko Plantak</item>
      <item>Nazlija Majcenović</item>
      <item>Radmila Stanković</item>
      <item>Snježana Lukačić</item>
      <item>Sindikat MOD-DIZ</item>
      <item>Jurica Sevšek</item>
      <item>MOD-DIZ-OBUĆA društvo s ograničenom odgovornošću za proizvodnju obuće u stečaju</item>
      <item>Carmen Derner</item>
      <item>Goran Žnajder</item>
      <item>HRVATSKA ELEKTROPRIVREDA - dioničko društvo</item>
    </derivirana_varijabla>
  </DomainObject.Predmet.SudioniciListNaziv>
  <DomainObject.Predmet.SudioniciListAdressOIB>
    <izvorni_sadrzaj>
      <item>Snježana Lukačić, OIB 44588840345, Ulica Vide Sokola 9,42000 Varaždin</item>
      <item>Nazlija Majcenović, OIB 36341201947, Ulica Vladimira Nazora 21,42209 Sračinec</item>
      <item>Radmila Stanković, OIB 43063300443, Ulica Milana I Dragice Dvorščak 25,42000 Varaždin</item>
      <item>Dubravko Plantak, OIB 10194401646, Ulica Miroslava Krleže 29,42209 Sračinec</item>
      <item>Nazlija Majcenović, OIB 36341201947, Ulica Vladimira Nazora 21,42209 Sračinec</item>
      <item>Radmila Stanković, OIB 43063300443, Ulica Milana I Dragice Dvorščak 25,42000 Varaždin</item>
      <item>Snježana Lukačić, OIB 44588840345, Ulica Vide Sokola 9,42000 Varaždin</item>
      <item>Sindikat MOD-DIZ, OIB 71283670843, Optujski odvojak 2,42000 Varaždin</item>
      <item>Jurica Sevšek, OIB 82470777091, Kratka 4/I,42000 Varaždin</item>
      <item>MOD-DIZ-OBUĆA društvo s ograničenom odgovornošću za proizvodnju obuće u stečaju, OIB 86005455742, Optujski odvojak 2,42000 Varaždin</item>
      <item>Carmen Derner, Stjepana Vukovića 2,42000 Varaždin</item>
      <item>Goran Žnajder, OIB 23982184078, Greda 26,42243 Greda</item>
      <item>HRVATSKA ELEKTROPRIVREDA - dioničko društvo, OIB 28921978587, Ulica grada Vukovara 37,10000 Zagreb</item>
    </izvorni_sadrzaj>
    <derivirana_varijabla naziv="DomainObject.Predmet.SudioniciListAdressOIB_1">
      <item>Snježana Lukačić, OIB 44588840345, Ulica Vide Sokola 9,42000 Varaždin</item>
      <item>Nazlija Majcenović, OIB 36341201947, Ulica Vladimira Nazora 21,42209 Sračinec</item>
      <item>Radmila Stanković, OIB 43063300443, Ulica Milana I Dragice Dvorščak 25,42000 Varaždin</item>
      <item>Dubravko Plantak, OIB 10194401646, Ulica Miroslava Krleže 29,42209 Sračinec</item>
      <item>Nazlija Majcenović, OIB 36341201947, Ulica Vladimira Nazora 21,42209 Sračinec</item>
      <item>Radmila Stanković, OIB 43063300443, Ulica Milana I Dragice Dvorščak 25,42000 Varaždin</item>
      <item>Snježana Lukačić, OIB 44588840345, Ulica Vide Sokola 9,42000 Varaždin</item>
      <item>Sindikat MOD-DIZ, OIB 71283670843, Optujski odvojak 2,42000 Varaždin</item>
      <item>Jurica Sevšek, OIB 82470777091, Kratka 4/I,42000 Varaždin</item>
      <item>MOD-DIZ-OBUĆA društvo s ograničenom odgovornošću za proizvodnju obuće u stečaju, OIB 86005455742, Optujski odvojak 2,42000 Varaždin</item>
      <item>Carmen Derner, Stjepana Vukovića 2,42000 Varaždin</item>
      <item>Goran Žnajder, OIB 23982184078, Greda 26,42243 Greda</item>
      <item>HRVATSKA ELEKTROPRIVREDA - dioničko društvo, OIB 28921978587,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44588840345</item>
      <item>, OIB 36341201947</item>
      <item>, OIB 43063300443</item>
      <item>, OIB 10194401646</item>
      <item>, OIB 36341201947</item>
      <item>, OIB 43063300443</item>
      <item>, OIB 44588840345</item>
      <item>, OIB 71283670843</item>
      <item>, OIB 82470777091</item>
      <item>, OIB 86005455742</item>
      <item>, OIB null</item>
      <item>, OIB 23982184078</item>
      <item>, OIB 28921978587</item>
    </izvorni_sadrzaj>
    <derivirana_varijabla naziv="DomainObject.Predmet.SudioniciListNazivOIB_1">
      <item>, OIB 44588840345</item>
      <item>, OIB 36341201947</item>
      <item>, OIB 43063300443</item>
      <item>, OIB 10194401646</item>
      <item>, OIB 36341201947</item>
      <item>, OIB 43063300443</item>
      <item>, OIB 44588840345</item>
      <item>, OIB 71283670843</item>
      <item>, OIB 82470777091</item>
      <item>, OIB 86005455742</item>
      <item>, OIB null</item>
      <item>, OIB 23982184078</item>
      <item>, OIB 28921978587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42279189814, Lukač 24, 33000 Virovitica</item>
    </izvorni_sadrzaj>
    <derivirana_varijabla naziv="DomainObject.Predmet.StecajniUpraviteljiListAddressOIB_1">
      <item>Franjo Otročak, OIB 42279189814, Lukač 24, 33000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lipnja 2025.</izvorni_sadrzaj>
    <derivirana_varijabla naziv="DomainObject.Predmet.DatumPocetkaProcesa_1">16. lipnja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BED5CD1D-7E90-42B7-8D52-C13ACBD934E3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5</properties:Pages>
  <properties:Words>1366</properties:Words>
  <properties:Characters>7614</properties:Characters>
  <properties:Lines>230</properties:Lines>
  <properties:Paragraphs>71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8984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2026-04-17T11:11:00Z</dcterms:created>
  <dc:creator>alesjak</dc:creator>
  <dc:description/>
  <cp:keywords/>
  <cp:lastModifiedBy>Andreja Lesjak</cp:lastModifiedBy>
  <cp:lastPrinted>2026-04-17T09:03:00Z</cp:lastPrinted>
  <dcterms:modified xmlns:xsi="http://www.w3.org/2001/XMLSchema-instance" xsi:type="dcterms:W3CDTF">2026-04-17T11:17:00Z</dcterms:modified>
  <cp:revision>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St-154/2025-44 / Zapisnik - Skupština vjerovnika (zapisnik od 17.4.2026  skupština vjerovnika- MOD-DIZ OBUĆA.docx)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